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A57" w:rsidRPr="00E12168" w:rsidRDefault="00F34A57" w:rsidP="001A212E">
      <w:pPr>
        <w:jc w:val="center"/>
        <w:textAlignment w:val="baseline"/>
        <w:rPr>
          <w:rFonts w:cs="Tahoma"/>
          <w:kern w:val="3"/>
          <w:lang w:val="de-DE" w:bidi="fa-IR"/>
        </w:rPr>
      </w:pPr>
      <w:r w:rsidRPr="00CD216C">
        <w:rPr>
          <w:rFonts w:cs="Tahoma"/>
          <w:noProof/>
          <w:kern w:val="3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62.25pt;visibility:visible">
            <v:imagedata r:id="rId7" o:title=""/>
          </v:shape>
        </w:pict>
      </w:r>
    </w:p>
    <w:p w:rsidR="00F34A57" w:rsidRPr="00E12168" w:rsidRDefault="00F34A57" w:rsidP="001A212E">
      <w:pPr>
        <w:jc w:val="center"/>
        <w:textAlignment w:val="baseline"/>
        <w:rPr>
          <w:rFonts w:cs="Tahoma"/>
          <w:kern w:val="3"/>
          <w:lang w:val="de-DE" w:bidi="fa-IR"/>
        </w:rPr>
      </w:pPr>
    </w:p>
    <w:p w:rsidR="00F34A57" w:rsidRPr="00E12168" w:rsidRDefault="00F34A57" w:rsidP="001A212E">
      <w:pPr>
        <w:keepNext/>
        <w:jc w:val="center"/>
        <w:textAlignment w:val="baseline"/>
        <w:outlineLvl w:val="0"/>
        <w:rPr>
          <w:rFonts w:cs="Tahoma"/>
          <w:b/>
          <w:kern w:val="3"/>
          <w:sz w:val="36"/>
          <w:lang w:val="de-DE" w:bidi="fa-IR"/>
        </w:rPr>
      </w:pPr>
      <w:r w:rsidRPr="00E12168">
        <w:rPr>
          <w:rFonts w:cs="Tahoma"/>
          <w:b/>
          <w:kern w:val="3"/>
          <w:sz w:val="36"/>
          <w:lang w:val="de-DE" w:bidi="fa-IR"/>
        </w:rPr>
        <w:t>Кирсановский городской Совет</w:t>
      </w:r>
    </w:p>
    <w:p w:rsidR="00F34A57" w:rsidRPr="00E12168" w:rsidRDefault="00F34A57" w:rsidP="001A212E">
      <w:pPr>
        <w:jc w:val="center"/>
        <w:textAlignment w:val="baseline"/>
        <w:rPr>
          <w:rFonts w:cs="Tahoma"/>
          <w:b/>
          <w:kern w:val="3"/>
          <w:sz w:val="36"/>
          <w:lang w:val="de-DE" w:bidi="fa-IR"/>
        </w:rPr>
      </w:pPr>
      <w:r w:rsidRPr="00E12168">
        <w:rPr>
          <w:rFonts w:cs="Tahoma"/>
          <w:b/>
          <w:kern w:val="3"/>
          <w:sz w:val="36"/>
          <w:lang w:val="de-DE" w:bidi="fa-IR"/>
        </w:rPr>
        <w:t>народных депутатов</w:t>
      </w:r>
    </w:p>
    <w:p w:rsidR="00F34A57" w:rsidRPr="00E12168" w:rsidRDefault="00F34A57" w:rsidP="001A212E">
      <w:pPr>
        <w:keepNext/>
        <w:jc w:val="center"/>
        <w:textAlignment w:val="baseline"/>
        <w:outlineLvl w:val="1"/>
        <w:rPr>
          <w:rFonts w:cs="Tahoma"/>
          <w:b/>
          <w:kern w:val="3"/>
          <w:sz w:val="32"/>
          <w:lang w:val="de-DE" w:bidi="fa-IR"/>
        </w:rPr>
      </w:pPr>
      <w:r w:rsidRPr="00E12168">
        <w:rPr>
          <w:rFonts w:cs="Tahoma"/>
          <w:b/>
          <w:kern w:val="3"/>
          <w:sz w:val="32"/>
          <w:lang w:val="de-DE" w:bidi="fa-IR"/>
        </w:rPr>
        <w:t>Тамбовской области</w:t>
      </w:r>
    </w:p>
    <w:p w:rsidR="00F34A57" w:rsidRPr="00E12168" w:rsidRDefault="00F34A57" w:rsidP="001A212E">
      <w:pPr>
        <w:keepNext/>
        <w:jc w:val="center"/>
        <w:textAlignment w:val="baseline"/>
        <w:outlineLvl w:val="2"/>
        <w:rPr>
          <w:rFonts w:cs="Tahoma"/>
          <w:b/>
          <w:kern w:val="3"/>
          <w:sz w:val="44"/>
          <w:lang w:val="de-DE" w:bidi="fa-IR"/>
        </w:rPr>
      </w:pPr>
      <w:r>
        <w:rPr>
          <w:noProof/>
          <w:lang w:eastAsia="ru-RU"/>
        </w:rPr>
        <w:pict>
          <v:line id="Прямая соединительная линия 3" o:spid="_x0000_s1026" style="position:absolute;left:0;text-align:left;z-index:251658240;visibility:visible;mso-wrap-distance-top:-47e-5mm;mso-wrap-distance-bottom:-47e-5mm;mso-position-vertical-relative:page" from="44.9pt,192.85pt" to="462.5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F34A57" w:rsidRPr="00E12168" w:rsidRDefault="00F34A57" w:rsidP="001A212E">
      <w:pPr>
        <w:keepNext/>
        <w:jc w:val="center"/>
        <w:textAlignment w:val="baseline"/>
        <w:outlineLvl w:val="2"/>
        <w:rPr>
          <w:rFonts w:cs="Tahoma"/>
          <w:b/>
          <w:kern w:val="3"/>
          <w:sz w:val="44"/>
          <w:lang w:val="de-DE" w:bidi="fa-IR"/>
        </w:rPr>
      </w:pPr>
      <w:r w:rsidRPr="00E12168">
        <w:rPr>
          <w:rFonts w:cs="Tahoma"/>
          <w:b/>
          <w:kern w:val="3"/>
          <w:sz w:val="44"/>
          <w:lang w:val="de-DE" w:bidi="fa-IR"/>
        </w:rPr>
        <w:t>Р Е Ш Е Н И Е</w:t>
      </w:r>
    </w:p>
    <w:p w:rsidR="00F34A57" w:rsidRPr="00E12168" w:rsidRDefault="00F34A57" w:rsidP="001A212E">
      <w:pPr>
        <w:jc w:val="center"/>
        <w:textAlignment w:val="baseline"/>
        <w:rPr>
          <w:rFonts w:cs="Tahoma"/>
          <w:kern w:val="3"/>
          <w:lang w:val="de-DE" w:bidi="fa-IR"/>
        </w:rPr>
      </w:pPr>
    </w:p>
    <w:p w:rsidR="00F34A57" w:rsidRPr="00E12168" w:rsidRDefault="00F34A57" w:rsidP="001A212E">
      <w:pPr>
        <w:jc w:val="center"/>
        <w:textAlignment w:val="baseline"/>
        <w:rPr>
          <w:rFonts w:cs="Tahoma"/>
          <w:kern w:val="3"/>
          <w:lang w:val="de-DE" w:bidi="fa-IR"/>
        </w:rPr>
      </w:pPr>
    </w:p>
    <w:p w:rsidR="00F34A57" w:rsidRPr="0070624C" w:rsidRDefault="00F34A57" w:rsidP="001A212E">
      <w:pPr>
        <w:jc w:val="center"/>
        <w:textAlignment w:val="baseline"/>
        <w:rPr>
          <w:rFonts w:cs="Tahoma"/>
          <w:kern w:val="3"/>
          <w:lang w:bidi="fa-IR"/>
        </w:rPr>
      </w:pPr>
      <w:r w:rsidRPr="0070624C">
        <w:rPr>
          <w:rFonts w:cs="Tahoma"/>
          <w:kern w:val="3"/>
          <w:lang w:bidi="fa-IR"/>
        </w:rPr>
        <w:t>26</w:t>
      </w:r>
      <w:r w:rsidRPr="0070624C">
        <w:rPr>
          <w:rFonts w:cs="Tahoma"/>
          <w:kern w:val="3"/>
          <w:lang w:val="de-DE" w:bidi="fa-IR"/>
        </w:rPr>
        <w:t xml:space="preserve"> </w:t>
      </w:r>
      <w:r w:rsidRPr="0070624C">
        <w:rPr>
          <w:rFonts w:cs="Tahoma"/>
          <w:kern w:val="3"/>
          <w:lang w:bidi="fa-IR"/>
        </w:rPr>
        <w:t>декабря</w:t>
      </w:r>
      <w:r w:rsidRPr="0070624C">
        <w:rPr>
          <w:rFonts w:cs="Tahoma"/>
          <w:kern w:val="3"/>
          <w:lang w:val="de-DE" w:bidi="fa-IR"/>
        </w:rPr>
        <w:t xml:space="preserve">  20</w:t>
      </w:r>
      <w:r w:rsidRPr="0070624C">
        <w:rPr>
          <w:rFonts w:cs="Tahoma"/>
          <w:kern w:val="3"/>
          <w:lang w:bidi="fa-IR"/>
        </w:rPr>
        <w:t xml:space="preserve">23 </w:t>
      </w:r>
      <w:r w:rsidRPr="0070624C">
        <w:rPr>
          <w:rFonts w:cs="Tahoma"/>
          <w:kern w:val="3"/>
          <w:lang w:val="de-DE" w:bidi="fa-IR"/>
        </w:rPr>
        <w:t xml:space="preserve"> г.                        г. Кирсанов                                            № </w:t>
      </w:r>
      <w:r w:rsidRPr="0070624C">
        <w:rPr>
          <w:rFonts w:cs="Tahoma"/>
          <w:kern w:val="3"/>
          <w:lang w:bidi="fa-IR"/>
        </w:rPr>
        <w:t>33</w:t>
      </w:r>
      <w:r>
        <w:rPr>
          <w:rFonts w:cs="Tahoma"/>
          <w:kern w:val="3"/>
          <w:lang w:bidi="fa-IR"/>
        </w:rPr>
        <w:t>2</w:t>
      </w:r>
    </w:p>
    <w:p w:rsidR="00F34A57" w:rsidRPr="00730F4E" w:rsidRDefault="00F34A57" w:rsidP="00730F4E">
      <w:pPr>
        <w:pStyle w:val="1"/>
        <w:spacing w:before="240" w:after="24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30F4E">
        <w:rPr>
          <w:rFonts w:ascii="PT Astra Serif" w:hAnsi="PT Astra Serif" w:cs="Times New Roman"/>
          <w:b/>
          <w:sz w:val="28"/>
          <w:szCs w:val="28"/>
        </w:rPr>
        <w:t>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</w:t>
      </w:r>
    </w:p>
    <w:p w:rsidR="00F34A57" w:rsidRPr="00B272A8" w:rsidRDefault="00F34A57" w:rsidP="004D53F9">
      <w:pPr>
        <w:ind w:firstLine="840"/>
        <w:jc w:val="both"/>
      </w:pPr>
      <w:r w:rsidRPr="007C21CA">
        <w:rPr>
          <w:rFonts w:ascii="PT Astra Serif" w:hAnsi="PT Astra Serif"/>
          <w:sz w:val="28"/>
          <w:szCs w:val="28"/>
        </w:rPr>
        <w:t xml:space="preserve">В  соответствии </w:t>
      </w:r>
      <w:r w:rsidRPr="007C21CA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 xml:space="preserve">с </w:t>
      </w:r>
      <w:r w:rsidRPr="00BE0A60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 xml:space="preserve">Федеральным </w:t>
      </w:r>
      <w:r w:rsidRPr="00BE0A60">
        <w:rPr>
          <w:rFonts w:ascii="PT Astra Serif" w:hAnsi="PT Astra Serif"/>
          <w:sz w:val="28"/>
          <w:szCs w:val="28"/>
          <w:shd w:val="clear" w:color="auto" w:fill="FFFFFF"/>
        </w:rPr>
        <w:t>законом</w:t>
      </w:r>
      <w:r w:rsidRPr="007C21CA"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hyperlink r:id="rId8" w:anchor="/document/186367/entry/0" w:history="1">
        <w:r w:rsidRPr="007C21CA">
          <w:rPr>
            <w:rStyle w:val="Hyperlink"/>
            <w:rFonts w:ascii="PT Astra Serif" w:hAnsi="PT Astra Serif"/>
            <w:color w:val="auto"/>
            <w:sz w:val="28"/>
            <w:szCs w:val="28"/>
            <w:u w:val="none"/>
            <w:shd w:val="clear" w:color="auto" w:fill="FFFFFF"/>
          </w:rPr>
          <w:t>от 06.10.2003 № 131-ФЗ</w:t>
        </w:r>
      </w:hyperlink>
      <w:r w:rsidRPr="007C21CA">
        <w:t xml:space="preserve"> </w:t>
      </w:r>
      <w:r>
        <w:br/>
      </w:r>
      <w:r w:rsidRPr="007C21CA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«Об общих принципах организации местного самоуправления в Российской Федерации»,</w:t>
      </w:r>
      <w:r w:rsidRPr="007C21CA">
        <w:rPr>
          <w:rFonts w:ascii="PT Astra Serif" w:hAnsi="PT Astra Serif"/>
          <w:sz w:val="28"/>
          <w:szCs w:val="28"/>
        </w:rPr>
        <w:t xml:space="preserve"> пунктами 3.1, 3.2 части 1 статьи 13  Федерального закона от 08.11.2007 № 257-ФЗ  «Об  автомобильных  дорогах  и  о  дорожной деятельности в Российской Федерации и о внесении изменений в отдельные законодательные акты Российской Федерации», Уставом </w:t>
      </w:r>
      <w:r w:rsidRPr="00B272A8">
        <w:rPr>
          <w:sz w:val="28"/>
          <w:szCs w:val="28"/>
        </w:rPr>
        <w:t>города Кирсанова Тамбовской области</w:t>
      </w:r>
      <w:r w:rsidRPr="00B272A8">
        <w:rPr>
          <w:bCs/>
          <w:i/>
          <w:sz w:val="28"/>
          <w:szCs w:val="28"/>
          <w:shd w:val="clear" w:color="auto" w:fill="FFFFFF"/>
        </w:rPr>
        <w:t>,</w:t>
      </w:r>
    </w:p>
    <w:p w:rsidR="00F34A57" w:rsidRPr="00B272A8" w:rsidRDefault="00F34A57" w:rsidP="004D53F9">
      <w:pPr>
        <w:ind w:firstLine="840"/>
        <w:jc w:val="both"/>
        <w:rPr>
          <w:sz w:val="28"/>
          <w:szCs w:val="28"/>
          <w:shd w:val="clear" w:color="auto" w:fill="FFFFFF"/>
        </w:rPr>
      </w:pPr>
    </w:p>
    <w:p w:rsidR="00F34A57" w:rsidRPr="003979E7" w:rsidRDefault="00F34A57" w:rsidP="004D53F9">
      <w:pPr>
        <w:pStyle w:val="1"/>
        <w:spacing w:line="240" w:lineRule="auto"/>
        <w:ind w:firstLine="840"/>
        <w:jc w:val="both"/>
        <w:rPr>
          <w:rFonts w:ascii="PT Astra Serif" w:hAnsi="PT Astra Serif" w:cs="Times New Roman"/>
          <w:sz w:val="28"/>
          <w:szCs w:val="28"/>
        </w:rPr>
      </w:pPr>
      <w:r w:rsidRPr="00B272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Кирсановский городской Совет народных депутатов</w:t>
      </w:r>
      <w:r w:rsidRPr="00B272A8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3979E7">
        <w:rPr>
          <w:rFonts w:ascii="PT Astra Serif" w:hAnsi="PT Astra Serif" w:cs="Times New Roman"/>
          <w:sz w:val="28"/>
          <w:szCs w:val="28"/>
        </w:rPr>
        <w:t>РЕШИЛ:</w:t>
      </w:r>
    </w:p>
    <w:p w:rsidR="00F34A57" w:rsidRPr="0025161B" w:rsidRDefault="00F34A57" w:rsidP="004D53F9">
      <w:pPr>
        <w:pStyle w:val="1"/>
        <w:spacing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F34A57" w:rsidRDefault="00F34A57" w:rsidP="004D53F9">
      <w:pPr>
        <w:pStyle w:val="1"/>
        <w:spacing w:line="240" w:lineRule="auto"/>
        <w:ind w:firstLine="840"/>
        <w:jc w:val="both"/>
        <w:rPr>
          <w:rFonts w:ascii="PT Astra Serif" w:hAnsi="PT Astra Serif" w:cs="Times New Roman"/>
          <w:sz w:val="28"/>
          <w:szCs w:val="28"/>
        </w:rPr>
      </w:pPr>
      <w:r w:rsidRPr="0025161B">
        <w:rPr>
          <w:rFonts w:ascii="Times New Roman" w:hAnsi="Times New Roman" w:cs="Times New Roman"/>
          <w:sz w:val="28"/>
          <w:szCs w:val="28"/>
        </w:rPr>
        <w:t xml:space="preserve">1. Утвердить Порядок создания и использования, в том числе </w:t>
      </w:r>
      <w:r>
        <w:rPr>
          <w:rFonts w:ascii="Times New Roman" w:hAnsi="Times New Roman" w:cs="Times New Roman"/>
          <w:sz w:val="28"/>
          <w:szCs w:val="28"/>
        </w:rPr>
        <w:br/>
      </w:r>
      <w:r w:rsidRPr="0025161B">
        <w:rPr>
          <w:rFonts w:ascii="Times New Roman" w:hAnsi="Times New Roman" w:cs="Times New Roman"/>
          <w:sz w:val="28"/>
          <w:szCs w:val="28"/>
        </w:rPr>
        <w:t>на платной основе, парковок (</w:t>
      </w:r>
      <w:r>
        <w:rPr>
          <w:rFonts w:ascii="Times New Roman" w:hAnsi="Times New Roman" w:cs="Times New Roman"/>
          <w:sz w:val="28"/>
          <w:szCs w:val="28"/>
        </w:rPr>
        <w:t xml:space="preserve">парковочных   мест),  </w:t>
      </w:r>
      <w:r w:rsidRPr="0025161B">
        <w:rPr>
          <w:rFonts w:ascii="Times New Roman" w:hAnsi="Times New Roman" w:cs="Times New Roman"/>
          <w:sz w:val="28"/>
          <w:szCs w:val="28"/>
        </w:rPr>
        <w:t xml:space="preserve">расположенных   </w:t>
      </w:r>
      <w:r>
        <w:rPr>
          <w:rFonts w:ascii="Times New Roman" w:hAnsi="Times New Roman" w:cs="Times New Roman"/>
          <w:sz w:val="28"/>
          <w:szCs w:val="28"/>
        </w:rPr>
        <w:br/>
      </w:r>
      <w:r w:rsidRPr="0025161B">
        <w:rPr>
          <w:rFonts w:ascii="Times New Roman" w:hAnsi="Times New Roman" w:cs="Times New Roman"/>
          <w:sz w:val="28"/>
          <w:szCs w:val="28"/>
        </w:rPr>
        <w:t xml:space="preserve">на автомобильных дорогах    общего   пользования   местного значения, </w:t>
      </w:r>
      <w:r w:rsidRPr="00F30C35">
        <w:rPr>
          <w:rFonts w:ascii="PT Astra Serif" w:hAnsi="PT Astra Serif" w:cs="Times New Roman"/>
          <w:sz w:val="28"/>
          <w:szCs w:val="28"/>
        </w:rPr>
        <w:t>согласно приложению.</w:t>
      </w:r>
    </w:p>
    <w:p w:rsidR="00F34A57" w:rsidRDefault="00F34A57" w:rsidP="004D53F9">
      <w:pPr>
        <w:ind w:firstLine="840"/>
        <w:jc w:val="both"/>
      </w:pPr>
      <w:r>
        <w:rPr>
          <w:rFonts w:ascii="PT Astra Serif" w:hAnsi="PT Astra Serif"/>
          <w:sz w:val="28"/>
          <w:szCs w:val="28"/>
        </w:rPr>
        <w:t xml:space="preserve">2. </w:t>
      </w:r>
      <w:r>
        <w:rPr>
          <w:sz w:val="28"/>
          <w:szCs w:val="28"/>
        </w:rPr>
        <w:t>Контроль за выполнением настоящего решения возложить на постоянную комиссию городского Совета по социальным вопросам, благоустройству и коммунальному обслуживанию населения (Г.Д. Кондракова).</w:t>
      </w:r>
    </w:p>
    <w:p w:rsidR="00F34A57" w:rsidRPr="00F30C35" w:rsidRDefault="00F34A57" w:rsidP="004D53F9">
      <w:pPr>
        <w:pStyle w:val="10"/>
        <w:suppressAutoHyphens w:val="0"/>
        <w:autoSpaceDE w:val="0"/>
        <w:adjustRightInd w:val="0"/>
        <w:spacing w:after="0" w:line="240" w:lineRule="auto"/>
        <w:ind w:firstLine="84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3</w:t>
      </w:r>
      <w:r w:rsidRPr="00F30C35">
        <w:rPr>
          <w:rFonts w:ascii="PT Astra Serif" w:hAnsi="PT Astra Serif"/>
          <w:szCs w:val="28"/>
        </w:rPr>
        <w:t xml:space="preserve">. </w:t>
      </w:r>
      <w:r>
        <w:rPr>
          <w:rFonts w:ascii="PT Astra Serif" w:hAnsi="PT Astra Serif"/>
          <w:szCs w:val="28"/>
        </w:rPr>
        <w:t>Настоящее решение вступает в силу после его официального опубликования.</w:t>
      </w:r>
    </w:p>
    <w:p w:rsidR="00F34A57" w:rsidRPr="00677D35" w:rsidRDefault="00F34A57" w:rsidP="004D53F9">
      <w:pPr>
        <w:suppressAutoHyphens w:val="0"/>
        <w:autoSpaceDE w:val="0"/>
        <w:autoSpaceDN w:val="0"/>
        <w:adjustRightInd w:val="0"/>
        <w:ind w:firstLine="840"/>
        <w:jc w:val="both"/>
        <w:rPr>
          <w:rFonts w:ascii="PT Astra Serif" w:hAnsi="PT Astra Serif" w:cs="PTAstraSerif-Regular"/>
          <w:sz w:val="28"/>
          <w:szCs w:val="28"/>
          <w:vertAlign w:val="superscript"/>
          <w:lang w:eastAsia="en-US"/>
        </w:rPr>
      </w:pPr>
      <w:r>
        <w:rPr>
          <w:rFonts w:ascii="PT Astra Serif" w:hAnsi="PT Astra Serif"/>
          <w:sz w:val="28"/>
          <w:szCs w:val="28"/>
        </w:rPr>
        <w:t>4</w:t>
      </w:r>
      <w:r w:rsidRPr="00615A60">
        <w:rPr>
          <w:rFonts w:ascii="PT Astra Serif" w:hAnsi="PT Astra Serif"/>
          <w:sz w:val="28"/>
          <w:szCs w:val="28"/>
        </w:rPr>
        <w:t xml:space="preserve">. </w:t>
      </w:r>
      <w:r w:rsidRPr="00B272A8">
        <w:rPr>
          <w:sz w:val="28"/>
          <w:szCs w:val="28"/>
          <w:shd w:val="clear" w:color="auto" w:fill="FFFFFF"/>
        </w:rPr>
        <w:t xml:space="preserve">Разместить </w:t>
      </w:r>
      <w:r w:rsidRPr="00B272A8">
        <w:rPr>
          <w:kern w:val="2"/>
          <w:sz w:val="28"/>
          <w:szCs w:val="28"/>
        </w:rPr>
        <w:t xml:space="preserve">(опубликовать) </w:t>
      </w:r>
      <w:r w:rsidRPr="00B272A8">
        <w:rPr>
          <w:sz w:val="28"/>
          <w:szCs w:val="28"/>
          <w:shd w:val="clear" w:color="auto" w:fill="FFFFFF"/>
        </w:rPr>
        <w:t>настоящее</w:t>
      </w:r>
      <w:r w:rsidRPr="00B272A8">
        <w:rPr>
          <w:kern w:val="2"/>
          <w:sz w:val="28"/>
          <w:szCs w:val="28"/>
        </w:rPr>
        <w:t xml:space="preserve"> решение </w:t>
      </w:r>
      <w:r w:rsidRPr="00B272A8">
        <w:rPr>
          <w:rFonts w:eastAsia="SimSun"/>
          <w:kern w:val="2"/>
          <w:sz w:val="28"/>
          <w:szCs w:val="28"/>
          <w:lang w:bidi="hi-IN"/>
        </w:rPr>
        <w:t>в периодическом печатном издании «Кирсановский вестник»</w:t>
      </w:r>
      <w:r>
        <w:rPr>
          <w:rFonts w:eastAsia="SimSun"/>
          <w:kern w:val="2"/>
          <w:sz w:val="28"/>
          <w:szCs w:val="28"/>
          <w:lang w:bidi="hi-IN"/>
        </w:rPr>
        <w:t>.</w:t>
      </w:r>
    </w:p>
    <w:p w:rsidR="00F34A57" w:rsidRPr="0025161B" w:rsidRDefault="00F34A57" w:rsidP="00011044">
      <w:pPr>
        <w:pStyle w:val="1"/>
        <w:spacing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F34A57" w:rsidRPr="0025161B" w:rsidRDefault="00F34A57" w:rsidP="00011044">
      <w:pPr>
        <w:pStyle w:val="1"/>
        <w:spacing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F34A57" w:rsidRPr="00B272A8" w:rsidRDefault="00F34A57" w:rsidP="00A341BE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B272A8">
        <w:rPr>
          <w:sz w:val="28"/>
          <w:szCs w:val="28"/>
          <w:lang w:eastAsia="ru-RU"/>
        </w:rPr>
        <w:t xml:space="preserve">Председатель городского            </w:t>
      </w:r>
      <w:r>
        <w:rPr>
          <w:sz w:val="28"/>
          <w:szCs w:val="28"/>
          <w:lang w:eastAsia="ru-RU"/>
        </w:rPr>
        <w:t xml:space="preserve">                     </w:t>
      </w:r>
      <w:r w:rsidRPr="00B272A8">
        <w:rPr>
          <w:sz w:val="28"/>
          <w:szCs w:val="28"/>
          <w:lang w:eastAsia="ru-RU"/>
        </w:rPr>
        <w:t>Глава города Кирсанова</w:t>
      </w:r>
    </w:p>
    <w:p w:rsidR="00F34A57" w:rsidRPr="00B272A8" w:rsidRDefault="00F34A57" w:rsidP="00B53E19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B272A8">
        <w:rPr>
          <w:sz w:val="28"/>
          <w:szCs w:val="28"/>
          <w:lang w:eastAsia="ru-RU"/>
        </w:rPr>
        <w:t>Совета народных депутатов</w:t>
      </w:r>
    </w:p>
    <w:p w:rsidR="00F34A57" w:rsidRPr="00B272A8" w:rsidRDefault="00F34A57" w:rsidP="00A341BE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F34A57" w:rsidRPr="00B272A8" w:rsidRDefault="00F34A57" w:rsidP="00B53E19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F34A57" w:rsidRPr="00B272A8" w:rsidRDefault="00F34A57" w:rsidP="00A341BE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B272A8">
        <w:rPr>
          <w:sz w:val="28"/>
          <w:szCs w:val="28"/>
          <w:lang w:eastAsia="ru-RU"/>
        </w:rPr>
        <w:t xml:space="preserve">                               О.Р. Шапиро                                                            С.А. Павлов</w:t>
      </w:r>
    </w:p>
    <w:p w:rsidR="00F34A57" w:rsidRDefault="00F34A57" w:rsidP="004046CB">
      <w:pPr>
        <w:suppressAutoHyphens w:val="0"/>
        <w:autoSpaceDE w:val="0"/>
        <w:autoSpaceDN w:val="0"/>
        <w:adjustRightInd w:val="0"/>
        <w:jc w:val="right"/>
        <w:rPr>
          <w:rFonts w:ascii="PT Astra Serif" w:hAnsi="PT Astra Serif" w:cs="PTAstraSerif-Regular"/>
          <w:sz w:val="28"/>
          <w:szCs w:val="28"/>
          <w:lang w:eastAsia="en-US"/>
        </w:rPr>
      </w:pPr>
    </w:p>
    <w:p w:rsidR="00F34A57" w:rsidRDefault="00F34A57" w:rsidP="004046CB">
      <w:pPr>
        <w:suppressAutoHyphens w:val="0"/>
        <w:autoSpaceDE w:val="0"/>
        <w:autoSpaceDN w:val="0"/>
        <w:adjustRightInd w:val="0"/>
        <w:jc w:val="right"/>
        <w:rPr>
          <w:rFonts w:ascii="PT Astra Serif" w:hAnsi="PT Astra Serif" w:cs="PTAstraSerif-Regular"/>
          <w:sz w:val="28"/>
          <w:szCs w:val="28"/>
          <w:lang w:eastAsia="en-US"/>
        </w:rPr>
      </w:pPr>
      <w:r>
        <w:rPr>
          <w:rFonts w:ascii="PT Astra Serif" w:hAnsi="PT Astra Serif" w:cs="PTAstraSerif-Regular"/>
          <w:sz w:val="28"/>
          <w:szCs w:val="28"/>
          <w:lang w:eastAsia="en-US"/>
        </w:rPr>
        <w:t>ПРИЛОЖЕНИЕ</w:t>
      </w:r>
    </w:p>
    <w:p w:rsidR="00F34A57" w:rsidRPr="004046CB" w:rsidRDefault="00F34A57" w:rsidP="004046CB">
      <w:pPr>
        <w:suppressAutoHyphens w:val="0"/>
        <w:autoSpaceDE w:val="0"/>
        <w:autoSpaceDN w:val="0"/>
        <w:adjustRightInd w:val="0"/>
        <w:jc w:val="right"/>
        <w:rPr>
          <w:rFonts w:ascii="PT Astra Serif" w:hAnsi="PT Astra Serif" w:cs="PTAstraSerif-Regular"/>
          <w:sz w:val="28"/>
          <w:szCs w:val="28"/>
          <w:lang w:eastAsia="en-US"/>
        </w:rPr>
      </w:pPr>
      <w:r w:rsidRPr="004046CB">
        <w:rPr>
          <w:rFonts w:ascii="PT Astra Serif" w:hAnsi="PT Astra Serif" w:cs="PTAstraSerif-Regular"/>
          <w:sz w:val="28"/>
          <w:szCs w:val="28"/>
          <w:lang w:eastAsia="en-US"/>
        </w:rPr>
        <w:t>УТВЕРЖДЕНО</w:t>
      </w:r>
    </w:p>
    <w:p w:rsidR="00F34A57" w:rsidRDefault="00F34A57" w:rsidP="004046CB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shd w:val="clear" w:color="auto" w:fill="FFFFFF"/>
        </w:rPr>
      </w:pPr>
      <w:r w:rsidRPr="004046CB">
        <w:rPr>
          <w:rFonts w:ascii="PT Astra Serif" w:hAnsi="PT Astra Serif" w:cs="PTAstraSerif-Regular"/>
          <w:sz w:val="28"/>
          <w:szCs w:val="28"/>
          <w:lang w:eastAsia="en-US"/>
        </w:rPr>
        <w:t>решением</w:t>
      </w:r>
      <w:r>
        <w:rPr>
          <w:rFonts w:ascii="PT Astra Serif" w:hAnsi="PT Astra Serif" w:cs="PTAstraSerif-Regular"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shd w:val="clear" w:color="auto" w:fill="FFFFFF"/>
        </w:rPr>
        <w:t>Кирсановского</w:t>
      </w:r>
      <w:r w:rsidRPr="00B272A8">
        <w:rPr>
          <w:bCs/>
          <w:sz w:val="28"/>
          <w:szCs w:val="28"/>
          <w:shd w:val="clear" w:color="auto" w:fill="FFFFFF"/>
        </w:rPr>
        <w:t xml:space="preserve"> городско</w:t>
      </w:r>
      <w:r>
        <w:rPr>
          <w:bCs/>
          <w:sz w:val="28"/>
          <w:szCs w:val="28"/>
          <w:shd w:val="clear" w:color="auto" w:fill="FFFFFF"/>
        </w:rPr>
        <w:t>го</w:t>
      </w:r>
      <w:r w:rsidRPr="00B272A8">
        <w:rPr>
          <w:bCs/>
          <w:sz w:val="28"/>
          <w:szCs w:val="28"/>
          <w:shd w:val="clear" w:color="auto" w:fill="FFFFFF"/>
        </w:rPr>
        <w:t xml:space="preserve"> </w:t>
      </w:r>
    </w:p>
    <w:p w:rsidR="00F34A57" w:rsidRPr="004046CB" w:rsidRDefault="00F34A57" w:rsidP="004046CB">
      <w:pPr>
        <w:suppressAutoHyphens w:val="0"/>
        <w:autoSpaceDE w:val="0"/>
        <w:autoSpaceDN w:val="0"/>
        <w:adjustRightInd w:val="0"/>
        <w:jc w:val="right"/>
        <w:rPr>
          <w:rFonts w:ascii="PT Astra Serif" w:hAnsi="PT Astra Serif" w:cs="PTAstraSerif-Italic"/>
          <w:i/>
          <w:iCs/>
          <w:sz w:val="28"/>
          <w:szCs w:val="28"/>
          <w:lang w:eastAsia="en-US"/>
        </w:rPr>
      </w:pPr>
      <w:r w:rsidRPr="00B272A8">
        <w:rPr>
          <w:bCs/>
          <w:sz w:val="28"/>
          <w:szCs w:val="28"/>
          <w:shd w:val="clear" w:color="auto" w:fill="FFFFFF"/>
        </w:rPr>
        <w:t>Совет</w:t>
      </w:r>
      <w:r>
        <w:rPr>
          <w:bCs/>
          <w:sz w:val="28"/>
          <w:szCs w:val="28"/>
          <w:shd w:val="clear" w:color="auto" w:fill="FFFFFF"/>
        </w:rPr>
        <w:t>а</w:t>
      </w:r>
      <w:r w:rsidRPr="00B272A8">
        <w:rPr>
          <w:bCs/>
          <w:sz w:val="28"/>
          <w:szCs w:val="28"/>
          <w:shd w:val="clear" w:color="auto" w:fill="FFFFFF"/>
        </w:rPr>
        <w:t xml:space="preserve"> народных депутатов</w:t>
      </w:r>
    </w:p>
    <w:p w:rsidR="00F34A57" w:rsidRPr="004046CB" w:rsidRDefault="00F34A57" w:rsidP="004046CB">
      <w:pPr>
        <w:suppressAutoHyphens w:val="0"/>
        <w:spacing w:line="280" w:lineRule="exact"/>
        <w:ind w:left="4253"/>
        <w:jc w:val="right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4046CB">
        <w:rPr>
          <w:rFonts w:ascii="PT Astra Serif" w:hAnsi="PT Astra Serif" w:cs="PTAstraSerif-Regular"/>
          <w:sz w:val="28"/>
          <w:szCs w:val="28"/>
          <w:lang w:eastAsia="en-US"/>
        </w:rPr>
        <w:t xml:space="preserve">от </w:t>
      </w:r>
      <w:r>
        <w:rPr>
          <w:rFonts w:ascii="PT Astra Serif" w:hAnsi="PT Astra Serif" w:cs="PTAstraSerif-Regular"/>
          <w:sz w:val="28"/>
          <w:szCs w:val="28"/>
          <w:lang w:eastAsia="en-US"/>
        </w:rPr>
        <w:t xml:space="preserve">26.12.2023 </w:t>
      </w:r>
      <w:r w:rsidRPr="004046CB">
        <w:rPr>
          <w:rFonts w:ascii="PT Astra Serif" w:hAnsi="PT Astra Serif" w:cs="PTAstraSerif-Regular"/>
          <w:sz w:val="28"/>
          <w:szCs w:val="28"/>
          <w:lang w:eastAsia="en-US"/>
        </w:rPr>
        <w:t>г</w:t>
      </w:r>
      <w:r>
        <w:rPr>
          <w:rFonts w:ascii="PT Astra Serif" w:hAnsi="PT Astra Serif" w:cs="PTAstraSerif-Regular"/>
          <w:sz w:val="28"/>
          <w:szCs w:val="28"/>
          <w:lang w:eastAsia="en-US"/>
        </w:rPr>
        <w:t xml:space="preserve">.  </w:t>
      </w:r>
      <w:r w:rsidRPr="004046CB">
        <w:rPr>
          <w:rFonts w:ascii="PT Astra Serif" w:hAnsi="PT Astra Serif" w:cs="PTAstraSerif-Regular"/>
          <w:sz w:val="28"/>
          <w:szCs w:val="28"/>
          <w:lang w:eastAsia="en-US"/>
        </w:rPr>
        <w:t xml:space="preserve"> №</w:t>
      </w:r>
      <w:r>
        <w:rPr>
          <w:rFonts w:ascii="PT Astra Serif" w:hAnsi="PT Astra Serif" w:cs="PTAstraSerif-Regular"/>
          <w:sz w:val="28"/>
          <w:szCs w:val="28"/>
          <w:lang w:eastAsia="en-US"/>
        </w:rPr>
        <w:t xml:space="preserve"> 332</w:t>
      </w:r>
      <w:bookmarkStart w:id="0" w:name="_GoBack"/>
      <w:bookmarkEnd w:id="0"/>
    </w:p>
    <w:p w:rsidR="00F34A57" w:rsidRPr="0025161B" w:rsidRDefault="00F34A57" w:rsidP="0082727A">
      <w:pPr>
        <w:jc w:val="center"/>
        <w:rPr>
          <w:color w:val="000000"/>
          <w:sz w:val="28"/>
          <w:szCs w:val="28"/>
          <w:lang w:eastAsia="ru-RU"/>
        </w:rPr>
      </w:pPr>
    </w:p>
    <w:p w:rsidR="00F34A57" w:rsidRPr="00730F4E" w:rsidRDefault="00F34A57" w:rsidP="002E030D">
      <w:pPr>
        <w:pStyle w:val="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F4E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34A57" w:rsidRPr="00730F4E" w:rsidRDefault="00F34A57" w:rsidP="002E030D">
      <w:pPr>
        <w:pStyle w:val="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F4E">
        <w:rPr>
          <w:rFonts w:ascii="Times New Roman" w:hAnsi="Times New Roman" w:cs="Times New Roman"/>
          <w:b/>
          <w:sz w:val="28"/>
          <w:szCs w:val="28"/>
        </w:rPr>
        <w:t>создания и использования, в том числе на платной основе, парковок</w:t>
      </w:r>
    </w:p>
    <w:p w:rsidR="00F34A57" w:rsidRPr="00730F4E" w:rsidRDefault="00F34A57" w:rsidP="002E030D">
      <w:pPr>
        <w:pStyle w:val="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F4E">
        <w:rPr>
          <w:rFonts w:ascii="Times New Roman" w:hAnsi="Times New Roman" w:cs="Times New Roman"/>
          <w:b/>
          <w:sz w:val="28"/>
          <w:szCs w:val="28"/>
        </w:rPr>
        <w:t>(парковочных мест), расположенных на автомобильных дорогах общего</w:t>
      </w:r>
    </w:p>
    <w:p w:rsidR="00F34A57" w:rsidRPr="00730F4E" w:rsidRDefault="00F34A57" w:rsidP="002E030D">
      <w:pPr>
        <w:pStyle w:val="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F4E">
        <w:rPr>
          <w:rFonts w:ascii="Times New Roman" w:hAnsi="Times New Roman" w:cs="Times New Roman"/>
          <w:b/>
          <w:sz w:val="28"/>
          <w:szCs w:val="28"/>
        </w:rPr>
        <w:t>пользования местного значения</w:t>
      </w:r>
    </w:p>
    <w:p w:rsidR="00F34A57" w:rsidRPr="00730F4E" w:rsidRDefault="00F34A57" w:rsidP="002E030D">
      <w:pPr>
        <w:pStyle w:val="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F4E">
        <w:rPr>
          <w:rFonts w:ascii="Times New Roman" w:hAnsi="Times New Roman" w:cs="Times New Roman"/>
          <w:b/>
          <w:sz w:val="28"/>
          <w:szCs w:val="28"/>
        </w:rPr>
        <w:t xml:space="preserve"> (далее - Порядок)</w:t>
      </w:r>
    </w:p>
    <w:p w:rsidR="00F34A57" w:rsidRPr="0025161B" w:rsidRDefault="00F34A57" w:rsidP="002E030D">
      <w:pPr>
        <w:pStyle w:val="1"/>
        <w:spacing w:line="240" w:lineRule="auto"/>
        <w:jc w:val="both"/>
        <w:rPr>
          <w:rFonts w:ascii="Times New Roman" w:hAnsi="Times New Roman" w:cs="Times New Roman"/>
          <w:color w:val="0000AF"/>
          <w:sz w:val="28"/>
          <w:szCs w:val="28"/>
        </w:rPr>
      </w:pPr>
      <w:r w:rsidRPr="0025161B">
        <w:rPr>
          <w:rFonts w:ascii="Times New Roman" w:hAnsi="Times New Roman" w:cs="Times New Roman"/>
          <w:color w:val="0000AF"/>
          <w:sz w:val="28"/>
          <w:szCs w:val="28"/>
        </w:rPr>
        <w:t xml:space="preserve"> </w:t>
      </w:r>
    </w:p>
    <w:p w:rsidR="00F34A57" w:rsidRPr="00B45659" w:rsidRDefault="00F34A57" w:rsidP="00251869">
      <w:pPr>
        <w:pStyle w:val="1"/>
        <w:spacing w:line="240" w:lineRule="auto"/>
        <w:ind w:left="720"/>
        <w:rPr>
          <w:rFonts w:ascii="PT Astra Serif" w:hAnsi="PT Astra Serif" w:cs="Times New Roman"/>
          <w:b/>
          <w:sz w:val="28"/>
          <w:szCs w:val="28"/>
        </w:rPr>
      </w:pPr>
      <w:r w:rsidRPr="00B45659">
        <w:rPr>
          <w:rFonts w:ascii="PT Astra Serif" w:hAnsi="PT Astra Serif" w:cs="Times New Roman"/>
          <w:b/>
          <w:sz w:val="28"/>
          <w:szCs w:val="28"/>
        </w:rPr>
        <w:t>Статья 1. Общие положения</w:t>
      </w:r>
    </w:p>
    <w:p w:rsidR="00F34A57" w:rsidRPr="003B6DBC" w:rsidRDefault="00F34A57" w:rsidP="0051302F">
      <w:pPr>
        <w:pStyle w:val="1"/>
        <w:spacing w:line="240" w:lineRule="auto"/>
        <w:ind w:left="720"/>
        <w:rPr>
          <w:rFonts w:ascii="PT Astra Serif" w:hAnsi="PT Astra Serif" w:cs="Times New Roman"/>
          <w:sz w:val="28"/>
          <w:szCs w:val="28"/>
        </w:rPr>
      </w:pPr>
    </w:p>
    <w:p w:rsidR="00F34A57" w:rsidRPr="003B6DBC" w:rsidRDefault="00F34A57" w:rsidP="005A3B7A">
      <w:pPr>
        <w:pStyle w:val="1"/>
        <w:tabs>
          <w:tab w:val="left" w:pos="709"/>
        </w:tabs>
        <w:spacing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3B6DBC">
        <w:rPr>
          <w:rFonts w:ascii="PT Astra Serif" w:hAnsi="PT Astra Serif" w:cs="Times New Roman"/>
          <w:sz w:val="28"/>
          <w:szCs w:val="28"/>
        </w:rPr>
        <w:t xml:space="preserve">  </w:t>
      </w:r>
      <w:r w:rsidRPr="003B6DBC">
        <w:rPr>
          <w:rFonts w:ascii="PT Astra Serif" w:hAnsi="PT Astra Serif" w:cs="Times New Roman"/>
          <w:sz w:val="28"/>
          <w:szCs w:val="28"/>
        </w:rPr>
        <w:tab/>
        <w:t xml:space="preserve">1.1. Настоящий  Порядок  устанавливает  требования  к  созданию   </w:t>
      </w:r>
      <w:r w:rsidRPr="003B6DBC">
        <w:rPr>
          <w:rFonts w:ascii="PT Astra Serif" w:hAnsi="PT Astra Serif" w:cs="Times New Roman"/>
          <w:sz w:val="28"/>
          <w:szCs w:val="28"/>
        </w:rPr>
        <w:br/>
        <w:t>и использованию,  в  том числе на платной основе,  парковок (парковочных мест),  расположенных  на  автомобильных  дорогах  общего  пользования местного  значения (далее - парковки).</w:t>
      </w:r>
    </w:p>
    <w:p w:rsidR="00F34A57" w:rsidRPr="003B6DBC" w:rsidRDefault="00F34A57" w:rsidP="0023464A">
      <w:pPr>
        <w:shd w:val="clear" w:color="auto" w:fill="FFFFFF"/>
        <w:jc w:val="both"/>
        <w:rPr>
          <w:rFonts w:ascii="PT Astra Serif" w:hAnsi="PT Astra Serif"/>
          <w:sz w:val="28"/>
          <w:szCs w:val="28"/>
          <w:lang w:eastAsia="ru-RU"/>
        </w:rPr>
      </w:pPr>
      <w:r w:rsidRPr="003B6DBC">
        <w:rPr>
          <w:rFonts w:ascii="PT Astra Serif" w:hAnsi="PT Astra Serif"/>
          <w:sz w:val="28"/>
          <w:szCs w:val="28"/>
        </w:rPr>
        <w:t xml:space="preserve"> </w:t>
      </w:r>
      <w:r w:rsidRPr="003B6DBC">
        <w:rPr>
          <w:rFonts w:ascii="PT Astra Serif" w:hAnsi="PT Astra Serif"/>
          <w:sz w:val="28"/>
          <w:szCs w:val="28"/>
        </w:rPr>
        <w:tab/>
      </w:r>
      <w:r w:rsidRPr="003B6DBC">
        <w:rPr>
          <w:rFonts w:ascii="PT Astra Serif" w:hAnsi="PT Astra Serif"/>
          <w:sz w:val="28"/>
          <w:szCs w:val="28"/>
          <w:lang w:eastAsia="ru-RU"/>
        </w:rPr>
        <w:t xml:space="preserve">1.2. Решение о </w:t>
      </w:r>
      <w:r w:rsidRPr="003B6DBC">
        <w:rPr>
          <w:rFonts w:ascii="PT Astra Serif" w:hAnsi="PT Astra Serif"/>
          <w:iCs/>
          <w:sz w:val="28"/>
          <w:szCs w:val="28"/>
          <w:lang w:eastAsia="ru-RU"/>
        </w:rPr>
        <w:t>создании</w:t>
      </w:r>
      <w:r w:rsidRPr="003B6DBC">
        <w:rPr>
          <w:rFonts w:ascii="PT Astra Serif" w:hAnsi="PT Astra Serif"/>
          <w:sz w:val="28"/>
          <w:szCs w:val="28"/>
          <w:lang w:eastAsia="ru-RU"/>
        </w:rPr>
        <w:t xml:space="preserve"> и использовании </w:t>
      </w:r>
      <w:r w:rsidRPr="003B6DBC">
        <w:rPr>
          <w:rFonts w:ascii="PT Astra Serif" w:hAnsi="PT Astra Serif"/>
          <w:iCs/>
          <w:sz w:val="28"/>
          <w:szCs w:val="28"/>
          <w:lang w:eastAsia="ru-RU"/>
        </w:rPr>
        <w:t>парковок</w:t>
      </w:r>
      <w:r w:rsidRPr="003B6DBC">
        <w:rPr>
          <w:rFonts w:ascii="PT Astra Serif" w:hAnsi="PT Astra Serif"/>
          <w:sz w:val="28"/>
          <w:szCs w:val="28"/>
        </w:rPr>
        <w:t>, прекращении использования парковок, в том числе на платной основе</w:t>
      </w:r>
      <w:r w:rsidRPr="003B6DBC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Pr="003B6DBC">
        <w:rPr>
          <w:rFonts w:ascii="PT Astra Serif" w:hAnsi="PT Astra Serif"/>
          <w:iCs/>
          <w:sz w:val="28"/>
          <w:szCs w:val="28"/>
          <w:lang w:eastAsia="ru-RU"/>
        </w:rPr>
        <w:t>расположенных</w:t>
      </w:r>
      <w:r w:rsidRPr="003B6DBC">
        <w:rPr>
          <w:rFonts w:ascii="PT Astra Serif" w:hAnsi="PT Astra Serif"/>
          <w:sz w:val="28"/>
          <w:szCs w:val="28"/>
          <w:lang w:eastAsia="ru-RU"/>
        </w:rPr>
        <w:t xml:space="preserve"> на </w:t>
      </w:r>
      <w:r w:rsidRPr="003B6DBC">
        <w:rPr>
          <w:rFonts w:ascii="PT Astra Serif" w:hAnsi="PT Astra Serif"/>
          <w:iCs/>
          <w:sz w:val="28"/>
          <w:szCs w:val="28"/>
          <w:lang w:eastAsia="ru-RU"/>
        </w:rPr>
        <w:t>автомобильных</w:t>
      </w:r>
      <w:r w:rsidRPr="003B6DB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3B6DBC">
        <w:rPr>
          <w:rFonts w:ascii="PT Astra Serif" w:hAnsi="PT Astra Serif"/>
          <w:iCs/>
          <w:sz w:val="28"/>
          <w:szCs w:val="28"/>
          <w:lang w:eastAsia="ru-RU"/>
        </w:rPr>
        <w:t xml:space="preserve">дорогах, </w:t>
      </w:r>
      <w:r w:rsidRPr="003B6DBC">
        <w:rPr>
          <w:rFonts w:ascii="PT Astra Serif" w:hAnsi="PT Astra Serif"/>
          <w:sz w:val="28"/>
          <w:szCs w:val="28"/>
          <w:lang w:eastAsia="ru-RU"/>
        </w:rPr>
        <w:t xml:space="preserve">принимается администрацией </w:t>
      </w:r>
      <w:r>
        <w:rPr>
          <w:rFonts w:ascii="PT Astra Serif" w:hAnsi="PT Astra Serif"/>
          <w:sz w:val="28"/>
          <w:szCs w:val="28"/>
          <w:lang w:eastAsia="ru-RU"/>
        </w:rPr>
        <w:t xml:space="preserve">города Кирсанова </w:t>
      </w:r>
      <w:r w:rsidRPr="00591062">
        <w:rPr>
          <w:rFonts w:ascii="PT Astra Serif" w:hAnsi="PT Astra Serif"/>
          <w:sz w:val="28"/>
          <w:szCs w:val="28"/>
          <w:lang w:eastAsia="ru-RU"/>
        </w:rPr>
        <w:t>(далее – Администрация).</w:t>
      </w:r>
    </w:p>
    <w:p w:rsidR="00F34A57" w:rsidRPr="00B53E19" w:rsidRDefault="00F34A57" w:rsidP="00AF2B67">
      <w:pPr>
        <w:shd w:val="clear" w:color="auto" w:fill="FFFFFF"/>
        <w:jc w:val="both"/>
        <w:rPr>
          <w:rFonts w:ascii="PT Astra Serif" w:hAnsi="PT Astra Serif"/>
          <w:sz w:val="28"/>
          <w:szCs w:val="28"/>
          <w:lang w:eastAsia="ru-RU"/>
        </w:rPr>
      </w:pPr>
      <w:r w:rsidRPr="00B53E19">
        <w:rPr>
          <w:rFonts w:ascii="PT Astra Serif" w:hAnsi="PT Astra Serif"/>
          <w:sz w:val="28"/>
          <w:szCs w:val="28"/>
          <w:lang w:eastAsia="ru-RU"/>
        </w:rPr>
        <w:t xml:space="preserve">          1.3. Парковки создаются в границах полос отвода автомобильных дорог.</w:t>
      </w:r>
    </w:p>
    <w:p w:rsidR="00F34A57" w:rsidRPr="003B6DBC" w:rsidRDefault="00F34A57" w:rsidP="00AF2B67">
      <w:pPr>
        <w:shd w:val="clear" w:color="auto" w:fill="FFFFFF"/>
        <w:jc w:val="both"/>
        <w:rPr>
          <w:rFonts w:ascii="PT Astra Serif" w:hAnsi="PT Astra Serif"/>
          <w:sz w:val="28"/>
          <w:szCs w:val="28"/>
          <w:lang w:eastAsia="ru-RU"/>
        </w:rPr>
      </w:pPr>
      <w:r w:rsidRPr="003B6DBC">
        <w:rPr>
          <w:rFonts w:ascii="PT Astra Serif" w:hAnsi="PT Astra Serif"/>
          <w:color w:val="000000"/>
          <w:sz w:val="28"/>
          <w:szCs w:val="28"/>
          <w:lang w:eastAsia="ru-RU"/>
        </w:rPr>
        <w:t xml:space="preserve">         1</w:t>
      </w:r>
      <w:r w:rsidRPr="003B6DBC">
        <w:rPr>
          <w:rFonts w:ascii="PT Astra Serif" w:hAnsi="PT Astra Serif"/>
          <w:sz w:val="28"/>
          <w:szCs w:val="28"/>
          <w:lang w:eastAsia="ru-RU"/>
        </w:rPr>
        <w:t xml:space="preserve">.4. Решение о создании в придорожной полосе и использовании </w:t>
      </w:r>
      <w:r w:rsidRPr="003B6DBC">
        <w:rPr>
          <w:rFonts w:ascii="PT Astra Serif" w:hAnsi="PT Astra Serif"/>
          <w:sz w:val="28"/>
          <w:szCs w:val="28"/>
          <w:lang w:eastAsia="ru-RU"/>
        </w:rPr>
        <w:br/>
        <w:t xml:space="preserve">на платной либо безвозмездной основе парковок, совмещенных либо </w:t>
      </w:r>
      <w:r w:rsidRPr="003B6DBC">
        <w:rPr>
          <w:rFonts w:ascii="PT Astra Serif" w:hAnsi="PT Astra Serif"/>
          <w:sz w:val="28"/>
          <w:szCs w:val="28"/>
          <w:lang w:eastAsia="ru-RU"/>
        </w:rPr>
        <w:br/>
        <w:t>не совмещенных с объектами дорожного сервиса и иными объектами, расположенными вдоль автомобильных дорог, принимается собственниками указанных объектов.</w:t>
      </w:r>
    </w:p>
    <w:p w:rsidR="00F34A57" w:rsidRPr="003B6DBC" w:rsidRDefault="00F34A57" w:rsidP="00AF2B67">
      <w:pPr>
        <w:shd w:val="clear" w:color="auto" w:fill="FFFFFF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3B6DBC">
        <w:rPr>
          <w:rFonts w:ascii="PT Astra Serif" w:hAnsi="PT Astra Serif"/>
          <w:sz w:val="28"/>
          <w:szCs w:val="28"/>
          <w:lang w:eastAsia="ru-RU"/>
        </w:rPr>
        <w:t xml:space="preserve">           </w:t>
      </w:r>
      <w:r w:rsidRPr="003B6DBC">
        <w:rPr>
          <w:rFonts w:ascii="PT Astra Serif" w:hAnsi="PT Astra Serif"/>
          <w:color w:val="000000"/>
          <w:sz w:val="28"/>
          <w:szCs w:val="28"/>
          <w:lang w:eastAsia="ru-RU"/>
        </w:rPr>
        <w:t xml:space="preserve">1.5. Параметры парковок, в том числе на платной основе, определяются исходя из требований СНИП 2.05.02-85 «Автомобильные дороги» и подлежат обязательному обустройству в соответствии с </w:t>
      </w:r>
      <w:hyperlink r:id="rId9" w:anchor="/document/73728515/entry/0" w:history="1">
        <w:r w:rsidRPr="003B6DBC">
          <w:rPr>
            <w:rFonts w:ascii="PT Astra Serif" w:hAnsi="PT Astra Serif"/>
            <w:sz w:val="28"/>
            <w:szCs w:val="28"/>
            <w:lang w:eastAsia="ru-RU"/>
          </w:rPr>
          <w:t>ГОСТ Р 52289-2019</w:t>
        </w:r>
      </w:hyperlink>
      <w:r w:rsidRPr="003B6DB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3B6DBC">
        <w:rPr>
          <w:rFonts w:ascii="PT Astra Serif" w:hAnsi="PT Astra Serif"/>
          <w:color w:val="000000"/>
          <w:sz w:val="28"/>
          <w:szCs w:val="28"/>
          <w:lang w:eastAsia="ru-RU"/>
        </w:rPr>
        <w:t xml:space="preserve">«Технические средства организации дорожного движения. Правила применения дорожных знаков, разметки, светофоров, дорожных ограждений </w:t>
      </w:r>
      <w:r w:rsidRPr="003B6DBC">
        <w:rPr>
          <w:rFonts w:ascii="PT Astra Serif" w:hAnsi="PT Astra Serif"/>
          <w:color w:val="000000"/>
          <w:sz w:val="28"/>
          <w:szCs w:val="28"/>
          <w:lang w:eastAsia="ru-RU"/>
        </w:rPr>
        <w:br/>
        <w:t xml:space="preserve">и направляющих устройств» и </w:t>
      </w:r>
      <w:hyperlink r:id="rId10" w:anchor="/document/12167124/entry/0" w:history="1">
        <w:r w:rsidRPr="003B6DBC">
          <w:rPr>
            <w:rFonts w:ascii="PT Astra Serif" w:hAnsi="PT Astra Serif"/>
            <w:sz w:val="28"/>
            <w:szCs w:val="28"/>
            <w:lang w:eastAsia="ru-RU"/>
          </w:rPr>
          <w:t>ГОСТ Р 52766-2007</w:t>
        </w:r>
      </w:hyperlink>
      <w:r w:rsidRPr="003B6DBC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«Дороги автомобильные общего пользования. Элементы обустройства. Общие требования».</w:t>
      </w:r>
    </w:p>
    <w:p w:rsidR="00F34A57" w:rsidRPr="003B6DBC" w:rsidRDefault="00F34A57" w:rsidP="007E5956">
      <w:pPr>
        <w:shd w:val="clear" w:color="auto" w:fill="FFFFFF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3B6DBC">
        <w:rPr>
          <w:rFonts w:ascii="PT Astra Serif" w:hAnsi="PT Astra Serif"/>
          <w:sz w:val="28"/>
          <w:szCs w:val="28"/>
          <w:lang w:eastAsia="ru-RU"/>
        </w:rPr>
        <w:t xml:space="preserve">         </w:t>
      </w:r>
      <w:r w:rsidRPr="003B6DBC">
        <w:rPr>
          <w:rFonts w:ascii="PT Astra Serif" w:hAnsi="PT Astra Serif"/>
          <w:color w:val="000000"/>
          <w:sz w:val="28"/>
          <w:szCs w:val="28"/>
          <w:lang w:eastAsia="ru-RU"/>
        </w:rPr>
        <w:t xml:space="preserve">1.6. При размещении парковок, в том числе на платной основе, </w:t>
      </w:r>
      <w:r w:rsidRPr="003B6DBC">
        <w:rPr>
          <w:rFonts w:ascii="PT Astra Serif" w:hAnsi="PT Astra Serif"/>
          <w:color w:val="000000"/>
          <w:sz w:val="28"/>
          <w:szCs w:val="28"/>
          <w:lang w:eastAsia="ru-RU"/>
        </w:rPr>
        <w:br/>
        <w:t>не допускается создание помех другим участникам дорожного движения, снижение безопасности дорожного движения, несоответствие требованиям  Правил дорожного движения Российской Федерации, утвержденных постановлени</w:t>
      </w:r>
      <w:r w:rsidRPr="003B6DBC">
        <w:rPr>
          <w:rFonts w:ascii="PT Astra Serif" w:hAnsi="PT Astra Serif"/>
          <w:sz w:val="28"/>
          <w:szCs w:val="28"/>
        </w:rPr>
        <w:t xml:space="preserve">ем </w:t>
      </w:r>
      <w:r w:rsidRPr="003B6DBC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Совета Министров - Правительства   Российской    Федерации от 23.10.1993  № 1090 (далее - Правила дорожного движения),</w:t>
      </w:r>
      <w:r w:rsidRPr="003B6DBC">
        <w:rPr>
          <w:rFonts w:ascii="PT Astra Serif" w:hAnsi="PT Astra Serif"/>
          <w:color w:val="000000"/>
          <w:sz w:val="28"/>
          <w:szCs w:val="28"/>
          <w:lang w:eastAsia="ru-RU"/>
        </w:rPr>
        <w:t xml:space="preserve"> касающихся остановки и стоянки транспортных средств, и ухудшение условий использования и содержания автомобильных дорог и расположенных на них сооружений и иных объектов.</w:t>
      </w:r>
    </w:p>
    <w:p w:rsidR="00F34A57" w:rsidRPr="003B6DBC" w:rsidRDefault="00F34A57" w:rsidP="00C8213F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hAnsi="PT Astra Serif" w:cs="PTAstraSerif-Regular"/>
          <w:sz w:val="28"/>
          <w:szCs w:val="28"/>
          <w:lang w:eastAsia="en-US"/>
        </w:rPr>
      </w:pPr>
      <w:r w:rsidRPr="003B6DBC">
        <w:rPr>
          <w:rFonts w:ascii="PT Astra Serif" w:hAnsi="PT Astra Serif"/>
          <w:sz w:val="28"/>
          <w:szCs w:val="28"/>
          <w:lang w:eastAsia="ru-RU"/>
        </w:rPr>
        <w:t xml:space="preserve">1.7. </w:t>
      </w:r>
      <w:r w:rsidRPr="003B6DBC">
        <w:rPr>
          <w:rFonts w:ascii="PT Astra Serif" w:hAnsi="PT Astra Serif" w:cs="PTAstraSerif-Regular"/>
          <w:sz w:val="28"/>
          <w:szCs w:val="28"/>
          <w:lang w:eastAsia="en-US"/>
        </w:rPr>
        <w:t>В настоящем По</w:t>
      </w:r>
      <w:r>
        <w:rPr>
          <w:rFonts w:ascii="PT Astra Serif" w:hAnsi="PT Astra Serif" w:cs="PTAstraSerif-Regular"/>
          <w:sz w:val="28"/>
          <w:szCs w:val="28"/>
          <w:lang w:eastAsia="en-US"/>
        </w:rPr>
        <w:t>рядке</w:t>
      </w:r>
      <w:r w:rsidRPr="003B6DBC">
        <w:rPr>
          <w:rFonts w:ascii="PT Astra Serif" w:hAnsi="PT Astra Serif" w:cs="PTAstraSerif-Regular"/>
          <w:sz w:val="28"/>
          <w:szCs w:val="28"/>
          <w:lang w:eastAsia="en-US"/>
        </w:rPr>
        <w:t xml:space="preserve"> используются термины и понятия в том же значении, что и в Градостроительном кодексе Российской Федерации, Федеральном законе от 08.11.2007 № 257-ФЗ «Об автомобильных дорогах и о</w:t>
      </w:r>
    </w:p>
    <w:p w:rsidR="00F34A57" w:rsidRPr="003B6DBC" w:rsidRDefault="00F34A57" w:rsidP="00C8213F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 w:cs="PTAstraSerif-Regular"/>
          <w:sz w:val="28"/>
          <w:szCs w:val="28"/>
          <w:lang w:eastAsia="en-US"/>
        </w:rPr>
      </w:pPr>
      <w:r w:rsidRPr="003B6DBC">
        <w:rPr>
          <w:rFonts w:ascii="PT Astra Serif" w:hAnsi="PT Astra Serif" w:cs="PTAstraSerif-Regular"/>
          <w:sz w:val="28"/>
          <w:szCs w:val="28"/>
          <w:lang w:eastAsia="en-US"/>
        </w:rPr>
        <w:t>дорожной деятельности в Российской Федерации и о внесении изменений в отдельные законодательные акты Российской Федерации», Федеральном законе от 29.12.2017 № 443-ФЗ «Об организации дорожного движения в Российской Федерации и о внесении изменений в отдельные законодательные</w:t>
      </w:r>
    </w:p>
    <w:p w:rsidR="00F34A57" w:rsidRPr="003B6DBC" w:rsidRDefault="00F34A57" w:rsidP="00C8213F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 w:cs="PTAstraSerif-Regular"/>
          <w:sz w:val="28"/>
          <w:szCs w:val="28"/>
          <w:lang w:eastAsia="en-US"/>
        </w:rPr>
      </w:pPr>
      <w:r w:rsidRPr="003B6DBC">
        <w:rPr>
          <w:rFonts w:ascii="PT Astra Serif" w:hAnsi="PT Astra Serif" w:cs="PTAstraSerif-Regular"/>
          <w:sz w:val="28"/>
          <w:szCs w:val="28"/>
          <w:lang w:eastAsia="en-US"/>
        </w:rPr>
        <w:t>акты Российской Федерации».</w:t>
      </w:r>
    </w:p>
    <w:p w:rsidR="00F34A57" w:rsidRPr="003B6DBC" w:rsidRDefault="00F34A57" w:rsidP="00E815E3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  <w:r w:rsidRPr="003B6DBC">
        <w:rPr>
          <w:rFonts w:ascii="PT Astra Serif" w:hAnsi="PT Astra Serif" w:cs="PTAstraSerif-Regular"/>
          <w:sz w:val="28"/>
          <w:szCs w:val="28"/>
          <w:lang w:eastAsia="en-US"/>
        </w:rPr>
        <w:tab/>
        <w:t>1.8.</w:t>
      </w:r>
      <w:r w:rsidRPr="003B6DBC">
        <w:rPr>
          <w:rFonts w:ascii="PT Astra Serif" w:hAnsi="PT Astra Serif"/>
          <w:color w:val="22272F"/>
          <w:sz w:val="28"/>
          <w:szCs w:val="28"/>
        </w:rPr>
        <w:t xml:space="preserve"> Парковки создаются для организованной временной стоянки транспортных средств в целях увеличения пропускной способности автомобильных дорог и повышения безопасности дорожного движения.</w:t>
      </w:r>
    </w:p>
    <w:p w:rsidR="00F34A57" w:rsidRPr="003B6DBC" w:rsidRDefault="00F34A57" w:rsidP="008D5D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  <w:r w:rsidRPr="00591062">
        <w:rPr>
          <w:rFonts w:ascii="PT Astra Serif" w:hAnsi="PT Astra Serif"/>
          <w:color w:val="22272F"/>
          <w:sz w:val="28"/>
          <w:szCs w:val="28"/>
        </w:rPr>
        <w:t>1.9. Ведение реестра парковок осуществляется Администрацией.</w:t>
      </w:r>
      <w:r w:rsidRPr="003B6DBC">
        <w:rPr>
          <w:rFonts w:ascii="PT Astra Serif" w:hAnsi="PT Astra Serif"/>
          <w:color w:val="22272F"/>
          <w:sz w:val="28"/>
          <w:szCs w:val="28"/>
        </w:rPr>
        <w:t xml:space="preserve"> </w:t>
      </w:r>
    </w:p>
    <w:p w:rsidR="00F34A57" w:rsidRPr="003B6DBC" w:rsidRDefault="00F34A57" w:rsidP="00C544AA">
      <w:pPr>
        <w:pStyle w:val="formattext"/>
        <w:spacing w:before="0" w:beforeAutospacing="0" w:after="0" w:afterAutospacing="0"/>
        <w:ind w:left="360" w:firstLine="349"/>
        <w:textAlignment w:val="baseline"/>
        <w:rPr>
          <w:rFonts w:ascii="PT Astra Serif" w:hAnsi="PT Astra Serif"/>
          <w:b/>
          <w:sz w:val="28"/>
          <w:szCs w:val="28"/>
        </w:rPr>
      </w:pPr>
    </w:p>
    <w:p w:rsidR="00F34A57" w:rsidRPr="003B6DBC" w:rsidRDefault="00F34A57" w:rsidP="00C544AA">
      <w:pPr>
        <w:pStyle w:val="formattext"/>
        <w:spacing w:before="0" w:beforeAutospacing="0" w:after="0" w:afterAutospacing="0"/>
        <w:ind w:left="360" w:firstLine="349"/>
        <w:textAlignment w:val="baseline"/>
        <w:rPr>
          <w:rFonts w:ascii="PT Astra Serif" w:hAnsi="PT Astra Serif"/>
          <w:b/>
          <w:sz w:val="28"/>
          <w:szCs w:val="28"/>
        </w:rPr>
      </w:pPr>
      <w:r w:rsidRPr="003B6DBC">
        <w:rPr>
          <w:rFonts w:ascii="PT Astra Serif" w:hAnsi="PT Astra Serif"/>
          <w:b/>
          <w:sz w:val="28"/>
          <w:szCs w:val="28"/>
        </w:rPr>
        <w:t>Статья 2. Создание парковок на бесплатной основе</w:t>
      </w:r>
    </w:p>
    <w:p w:rsidR="00F34A57" w:rsidRPr="003B6DBC" w:rsidRDefault="00F34A57" w:rsidP="005F1E97">
      <w:pPr>
        <w:pStyle w:val="formattext"/>
        <w:spacing w:before="0" w:beforeAutospacing="0" w:after="0" w:afterAutospacing="0"/>
        <w:ind w:left="720"/>
        <w:textAlignment w:val="baseline"/>
        <w:rPr>
          <w:rFonts w:ascii="PT Astra Serif" w:hAnsi="PT Astra Serif"/>
          <w:sz w:val="28"/>
          <w:szCs w:val="28"/>
        </w:rPr>
      </w:pPr>
    </w:p>
    <w:p w:rsidR="00F34A57" w:rsidRPr="004940AE" w:rsidRDefault="00F34A57" w:rsidP="005A3B7A">
      <w:pPr>
        <w:shd w:val="clear" w:color="auto" w:fill="FFFFFF"/>
        <w:tabs>
          <w:tab w:val="left" w:pos="709"/>
        </w:tabs>
        <w:jc w:val="both"/>
        <w:rPr>
          <w:rFonts w:ascii="PT Astra Serif" w:hAnsi="PT Astra Serif"/>
          <w:strike/>
          <w:color w:val="000000"/>
          <w:sz w:val="28"/>
          <w:szCs w:val="28"/>
          <w:lang w:eastAsia="ru-RU"/>
        </w:rPr>
      </w:pPr>
      <w:r w:rsidRPr="003B6DBC">
        <w:rPr>
          <w:rFonts w:ascii="PT Astra Serif" w:hAnsi="PT Astra Serif"/>
          <w:color w:val="333333"/>
          <w:sz w:val="28"/>
          <w:szCs w:val="28"/>
          <w:lang w:eastAsia="ru-RU"/>
        </w:rPr>
        <w:t xml:space="preserve">       </w:t>
      </w:r>
      <w:r w:rsidRPr="003B6DBC">
        <w:rPr>
          <w:rFonts w:ascii="PT Astra Serif" w:hAnsi="PT Astra Serif"/>
          <w:color w:val="000000"/>
          <w:sz w:val="28"/>
          <w:szCs w:val="28"/>
          <w:lang w:eastAsia="ru-RU"/>
        </w:rPr>
        <w:t xml:space="preserve">   2.1. Парковки на автомобильных дорогах общего пользования местного значения  (далее - автомобильные дороги)  создаются  в пределах полос отвода, при разработке проектной документации на строительство (реконструкцию, капитальный ремонт) в целях организации временной стоянки транспортных средств, обеспечения требований безопасности дорожного движения и повышения пропускной способности автомобильных дорог в соответствии с </w:t>
      </w:r>
      <w:r w:rsidRPr="004940AE">
        <w:rPr>
          <w:rFonts w:ascii="PT Astra Serif" w:hAnsi="PT Astra Serif"/>
          <w:color w:val="000000"/>
          <w:sz w:val="28"/>
          <w:szCs w:val="28"/>
          <w:lang w:eastAsia="ru-RU"/>
        </w:rPr>
        <w:t>документацией по планировке территории и требованиями технических  регламентов.</w:t>
      </w:r>
    </w:p>
    <w:p w:rsidR="00F34A57" w:rsidRPr="004940AE" w:rsidRDefault="00F34A57" w:rsidP="00A63FE4">
      <w:pPr>
        <w:shd w:val="clear" w:color="auto" w:fill="FFFFFF"/>
        <w:jc w:val="both"/>
        <w:rPr>
          <w:rFonts w:ascii="PT Astra Serif" w:hAnsi="PT Astra Serif"/>
          <w:sz w:val="28"/>
          <w:szCs w:val="28"/>
          <w:lang w:eastAsia="ru-RU"/>
        </w:rPr>
      </w:pPr>
      <w:r w:rsidRPr="004940AE">
        <w:rPr>
          <w:rFonts w:ascii="PT Astra Serif" w:hAnsi="PT Astra Serif"/>
          <w:sz w:val="28"/>
          <w:szCs w:val="28"/>
          <w:lang w:eastAsia="ru-RU"/>
        </w:rPr>
        <w:tab/>
        <w:t xml:space="preserve">2.2. Администрация, с учетом необходимости организации парковок на автомобильных дорогах, принимает решение о создании и использовании парковок в форме постановления Администрации.  </w:t>
      </w:r>
    </w:p>
    <w:p w:rsidR="00F34A57" w:rsidRPr="00205224" w:rsidRDefault="00F34A57" w:rsidP="005A3B7A">
      <w:pPr>
        <w:shd w:val="clear" w:color="auto" w:fill="FFFFFF"/>
        <w:tabs>
          <w:tab w:val="left" w:pos="709"/>
        </w:tabs>
        <w:jc w:val="both"/>
        <w:rPr>
          <w:rFonts w:ascii="PT Astra Serif" w:hAnsi="PT Astra Serif"/>
          <w:sz w:val="28"/>
          <w:szCs w:val="28"/>
          <w:lang w:eastAsia="ru-RU"/>
        </w:rPr>
      </w:pPr>
      <w:r w:rsidRPr="004940AE">
        <w:rPr>
          <w:rFonts w:ascii="PT Astra Serif" w:hAnsi="PT Astra Serif"/>
          <w:sz w:val="28"/>
          <w:szCs w:val="28"/>
          <w:lang w:eastAsia="ru-RU"/>
        </w:rPr>
        <w:t xml:space="preserve">         2.3. Проектирование, строительство и обустройство</w:t>
      </w:r>
      <w:r w:rsidRPr="003B6DBC">
        <w:rPr>
          <w:rFonts w:ascii="PT Astra Serif" w:hAnsi="PT Astra Serif"/>
          <w:sz w:val="28"/>
          <w:szCs w:val="28"/>
          <w:lang w:eastAsia="ru-RU"/>
        </w:rPr>
        <w:t xml:space="preserve"> парковок в полосе отвода автомобильных дорог осуществляется в рамках реализации </w:t>
      </w:r>
      <w:r>
        <w:rPr>
          <w:sz w:val="28"/>
          <w:szCs w:val="28"/>
          <w:lang w:eastAsia="ru-RU"/>
        </w:rPr>
        <w:t>М</w:t>
      </w:r>
      <w:r w:rsidRPr="00205224">
        <w:rPr>
          <w:color w:val="333333"/>
          <w:sz w:val="28"/>
          <w:szCs w:val="28"/>
          <w:shd w:val="clear" w:color="auto" w:fill="FFFFFF"/>
        </w:rPr>
        <w:t xml:space="preserve">униципальной программы </w:t>
      </w:r>
      <w:r w:rsidRPr="00205224">
        <w:rPr>
          <w:sz w:val="28"/>
          <w:szCs w:val="28"/>
          <w:shd w:val="clear" w:color="auto" w:fill="FFFFFF"/>
        </w:rPr>
        <w:t>«Обеспечение безопасности населения города Кирсанова Тамбовской области и противодействие преступности» на 2015-2030 годы».</w:t>
      </w:r>
      <w:r w:rsidRPr="00205224">
        <w:rPr>
          <w:rFonts w:ascii="PT Astra Serif" w:hAnsi="PT Astra Serif"/>
          <w:sz w:val="28"/>
          <w:szCs w:val="28"/>
          <w:lang w:eastAsia="ru-RU"/>
        </w:rPr>
        <w:t xml:space="preserve">          </w:t>
      </w:r>
    </w:p>
    <w:p w:rsidR="00F34A57" w:rsidRPr="003B6DBC" w:rsidRDefault="00F34A57" w:rsidP="005A3B7A">
      <w:pPr>
        <w:shd w:val="clear" w:color="auto" w:fill="FFFFFF"/>
        <w:tabs>
          <w:tab w:val="left" w:pos="709"/>
        </w:tabs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Pr="004940AE">
        <w:rPr>
          <w:rFonts w:ascii="PT Astra Serif" w:hAnsi="PT Astra Serif"/>
          <w:sz w:val="28"/>
          <w:szCs w:val="28"/>
        </w:rPr>
        <w:t>2</w:t>
      </w:r>
      <w:r w:rsidRPr="004940AE">
        <w:rPr>
          <w:rFonts w:ascii="PT Astra Serif" w:hAnsi="PT Astra Serif"/>
          <w:color w:val="000000"/>
          <w:sz w:val="28"/>
          <w:szCs w:val="28"/>
        </w:rPr>
        <w:t xml:space="preserve">.4. Финансовое обеспечение функционирования парковок и выполнение работ по их содержанию осуществляется в соответствии с условиями заключенных </w:t>
      </w:r>
      <w:r w:rsidRPr="00F05481">
        <w:rPr>
          <w:rFonts w:ascii="PT Astra Serif" w:hAnsi="PT Astra Serif"/>
          <w:sz w:val="28"/>
          <w:szCs w:val="28"/>
          <w:lang w:eastAsia="ru-RU"/>
        </w:rPr>
        <w:t>Администрацией</w:t>
      </w:r>
      <w:r w:rsidRPr="004940A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4940AE">
        <w:rPr>
          <w:rFonts w:ascii="PT Astra Serif" w:hAnsi="PT Astra Serif"/>
          <w:color w:val="000000"/>
          <w:sz w:val="28"/>
          <w:szCs w:val="28"/>
        </w:rPr>
        <w:t>муниципальных контрактов, предметом которых является выполнение работ по содержанию</w:t>
      </w:r>
      <w:r w:rsidRPr="003B6DBC">
        <w:rPr>
          <w:rFonts w:ascii="PT Astra Serif" w:hAnsi="PT Astra Serif"/>
          <w:color w:val="000000"/>
          <w:sz w:val="28"/>
          <w:szCs w:val="28"/>
        </w:rPr>
        <w:t xml:space="preserve"> автомобильных дорог.</w:t>
      </w:r>
    </w:p>
    <w:p w:rsidR="00F34A57" w:rsidRPr="003B6DBC" w:rsidRDefault="00F34A57" w:rsidP="00F9458D">
      <w:pPr>
        <w:jc w:val="both"/>
        <w:rPr>
          <w:rFonts w:ascii="PT Astra Serif" w:hAnsi="PT Astra Serif"/>
          <w:sz w:val="28"/>
          <w:szCs w:val="28"/>
          <w:lang w:eastAsia="ru-RU"/>
        </w:rPr>
      </w:pPr>
      <w:r w:rsidRPr="003B6DBC">
        <w:rPr>
          <w:rFonts w:ascii="PT Astra Serif" w:hAnsi="PT Astra Serif"/>
          <w:sz w:val="28"/>
          <w:szCs w:val="28"/>
          <w:lang w:eastAsia="ru-RU"/>
        </w:rPr>
        <w:t xml:space="preserve">        Пользование такими парковками осуществляется на бесплатной основе.</w:t>
      </w:r>
    </w:p>
    <w:p w:rsidR="00F34A57" w:rsidRPr="003B6DBC" w:rsidRDefault="00F34A57" w:rsidP="00516D57">
      <w:pPr>
        <w:pStyle w:val="formattext"/>
        <w:spacing w:before="0" w:beforeAutospacing="0" w:after="0" w:afterAutospacing="0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F34A57" w:rsidRPr="003B6DBC" w:rsidRDefault="00F34A57" w:rsidP="00C544AA">
      <w:pPr>
        <w:pStyle w:val="formattext"/>
        <w:spacing w:before="0" w:beforeAutospacing="0" w:after="0" w:afterAutospacing="0"/>
        <w:ind w:left="360" w:firstLine="349"/>
        <w:textAlignment w:val="baseline"/>
        <w:rPr>
          <w:rFonts w:ascii="PT Astra Serif" w:hAnsi="PT Astra Serif"/>
          <w:b/>
          <w:sz w:val="28"/>
          <w:szCs w:val="28"/>
        </w:rPr>
      </w:pPr>
      <w:r w:rsidRPr="003B6DBC">
        <w:rPr>
          <w:rFonts w:ascii="PT Astra Serif" w:hAnsi="PT Astra Serif"/>
          <w:b/>
          <w:sz w:val="28"/>
          <w:szCs w:val="28"/>
        </w:rPr>
        <w:t>Статья 3. Создание парковок на платной основе</w:t>
      </w:r>
    </w:p>
    <w:p w:rsidR="00F34A57" w:rsidRPr="003B6DBC" w:rsidRDefault="00F34A57" w:rsidP="007E5956">
      <w:pPr>
        <w:pStyle w:val="formattext"/>
        <w:spacing w:before="0" w:beforeAutospacing="0" w:after="0" w:afterAutospacing="0"/>
        <w:ind w:left="720"/>
        <w:textAlignment w:val="baseline"/>
        <w:rPr>
          <w:rFonts w:ascii="PT Astra Serif" w:hAnsi="PT Astra Serif"/>
          <w:sz w:val="28"/>
          <w:szCs w:val="28"/>
        </w:rPr>
      </w:pPr>
    </w:p>
    <w:p w:rsidR="00F34A57" w:rsidRPr="003B6DBC" w:rsidRDefault="00F34A57" w:rsidP="005A3B7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3.1. Юридическое лицо или индивидуальный предприниматель (иной владелец) земельного участка, граничащего с полосой отвода автомобильной дороги (далее – владелец), вправе направить в </w:t>
      </w:r>
      <w:r w:rsidRPr="004940AE">
        <w:rPr>
          <w:rFonts w:ascii="PT Astra Serif" w:hAnsi="PT Astra Serif"/>
          <w:sz w:val="28"/>
          <w:szCs w:val="28"/>
        </w:rPr>
        <w:t>Администрацию</w:t>
      </w:r>
      <w:r>
        <w:rPr>
          <w:rFonts w:ascii="PT Astra Serif" w:hAnsi="PT Astra Serif"/>
          <w:sz w:val="28"/>
          <w:szCs w:val="28"/>
        </w:rPr>
        <w:t xml:space="preserve"> </w:t>
      </w:r>
      <w:r w:rsidRPr="003B6DBC">
        <w:rPr>
          <w:rFonts w:ascii="PT Astra Serif" w:hAnsi="PT Astra Serif"/>
          <w:sz w:val="28"/>
          <w:szCs w:val="28"/>
        </w:rPr>
        <w:t>заявление о создании парковок (парковочных мест), в границах полосы отвода автомобильной дороги, прилегающего к его земельному участку, в котором содержится указание на платный характер пользования парковкой, предполагаемое количество парковочных мест, площадь парковки.</w:t>
      </w:r>
    </w:p>
    <w:p w:rsidR="00F34A57" w:rsidRPr="003B6DBC" w:rsidRDefault="00F34A57" w:rsidP="005A3B7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3.2. Вместе с заявлением владелец обязан представить следующие документы:</w:t>
      </w:r>
    </w:p>
    <w:p w:rsidR="00F34A57" w:rsidRPr="003B6DBC" w:rsidRDefault="00F34A57" w:rsidP="005A3B7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- копии документов, подтверждающих право на земельный участок, или иной документ подтверждающий право владения земельным участком, </w:t>
      </w:r>
      <w:r w:rsidRPr="003B6DBC">
        <w:rPr>
          <w:rFonts w:ascii="PT Astra Serif" w:hAnsi="PT Astra Serif"/>
          <w:sz w:val="28"/>
          <w:szCs w:val="28"/>
        </w:rPr>
        <w:br/>
        <w:t>в случае если сведения о нем отсутствуют в Едином государственном реестре недвижимости;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- схему размещения парковки</w:t>
      </w:r>
      <w:r w:rsidRPr="004940AE">
        <w:rPr>
          <w:rFonts w:ascii="PT Astra Serif" w:hAnsi="PT Astra Serif"/>
          <w:sz w:val="28"/>
          <w:szCs w:val="28"/>
        </w:rPr>
        <w:t>,</w:t>
      </w:r>
      <w:r w:rsidRPr="003B6DBC">
        <w:rPr>
          <w:rFonts w:ascii="PT Astra Serif" w:hAnsi="PT Astra Serif"/>
          <w:sz w:val="28"/>
          <w:szCs w:val="28"/>
        </w:rPr>
        <w:t xml:space="preserve"> на которой должны быть указаны наименование автомобильной дороги, направление движения </w:t>
      </w:r>
      <w:r w:rsidRPr="003B6DBC">
        <w:rPr>
          <w:rFonts w:ascii="PT Astra Serif" w:hAnsi="PT Astra Serif"/>
          <w:sz w:val="28"/>
          <w:szCs w:val="28"/>
        </w:rPr>
        <w:br/>
        <w:t>по автомобильной дороге, пикетажное расположение парковки согласно действующей дислокации средств организации дорожного движения, расстояние от парковки до оси и подошвы насыпи автомобильной дороги либо до внешней кромки кювета;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- расчет размера платы за пользование парковкой на платной основе в соответствии с временной Методикой расчета 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Тамбовской области и установлении ее максимального размера, утвержденной постановлением администрации области от 04.12.2020 № 981;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 - паспорт, приказ о назначении руководителя или доверенности уполномоченного лица - для представителя юридического лица;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- паспорт - для индивидуального предпринимателя.</w:t>
      </w:r>
    </w:p>
    <w:p w:rsidR="00F34A57" w:rsidRPr="003B6DBC" w:rsidRDefault="00F34A57" w:rsidP="003772B0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hAnsi="PT Astra Serif" w:cs="TimesNewRomanPSMT"/>
          <w:sz w:val="28"/>
          <w:szCs w:val="28"/>
          <w:lang w:eastAsia="en-US"/>
        </w:rPr>
      </w:pPr>
      <w:r w:rsidRPr="003B6DBC">
        <w:rPr>
          <w:rFonts w:ascii="PT Astra Serif" w:hAnsi="PT Astra Serif"/>
          <w:sz w:val="28"/>
          <w:szCs w:val="28"/>
        </w:rPr>
        <w:t xml:space="preserve">3.3. </w:t>
      </w:r>
      <w:r w:rsidRPr="003B6DBC">
        <w:rPr>
          <w:rFonts w:ascii="PT Astra Serif" w:hAnsi="PT Astra Serif" w:cs="TimesNewRomanPSMT"/>
          <w:sz w:val="28"/>
          <w:szCs w:val="28"/>
          <w:lang w:eastAsia="en-US"/>
        </w:rPr>
        <w:t>В дополнение к документам, указанным в пункте  3.2 настоящего</w:t>
      </w:r>
    </w:p>
    <w:p w:rsidR="00F34A57" w:rsidRDefault="00F34A57" w:rsidP="003772B0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 w:cs="TimesNewRomanPSMT"/>
          <w:sz w:val="28"/>
          <w:szCs w:val="28"/>
          <w:lang w:eastAsia="en-US"/>
        </w:rPr>
      </w:pPr>
      <w:r w:rsidRPr="00615A60">
        <w:rPr>
          <w:rFonts w:ascii="PT Astra Serif" w:hAnsi="PT Astra Serif" w:cs="TimesNewRomanPSMT"/>
          <w:sz w:val="28"/>
          <w:szCs w:val="28"/>
          <w:lang w:eastAsia="en-US"/>
        </w:rPr>
        <w:t>Порядка, владелец вправе представить по собственной инициативе следующие документы:</w:t>
      </w:r>
    </w:p>
    <w:p w:rsidR="00F34A57" w:rsidRPr="003B6DBC" w:rsidRDefault="00F34A57" w:rsidP="003772B0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NewRomanPSMT"/>
          <w:sz w:val="28"/>
          <w:szCs w:val="28"/>
          <w:lang w:eastAsia="en-US"/>
        </w:rPr>
        <w:tab/>
        <w:t>- документаци</w:t>
      </w:r>
      <w:r w:rsidRPr="004940AE">
        <w:rPr>
          <w:rFonts w:ascii="PT Astra Serif" w:hAnsi="PT Astra Serif" w:cs="TimesNewRomanPSMT"/>
          <w:sz w:val="28"/>
          <w:szCs w:val="28"/>
          <w:lang w:eastAsia="en-US"/>
        </w:rPr>
        <w:t>ю</w:t>
      </w:r>
      <w:r w:rsidRPr="003B6DBC">
        <w:rPr>
          <w:rFonts w:ascii="PT Astra Serif" w:hAnsi="PT Astra Serif" w:cs="TimesNewRomanPSMT"/>
          <w:sz w:val="28"/>
          <w:szCs w:val="28"/>
          <w:lang w:eastAsia="en-US"/>
        </w:rPr>
        <w:t xml:space="preserve"> по планировке</w:t>
      </w:r>
      <w:r>
        <w:rPr>
          <w:rFonts w:ascii="PT Astra Serif" w:hAnsi="PT Astra Serif" w:cs="TimesNewRomanPSMT"/>
          <w:sz w:val="28"/>
          <w:szCs w:val="28"/>
          <w:lang w:eastAsia="en-US"/>
        </w:rPr>
        <w:t xml:space="preserve"> </w:t>
      </w:r>
      <w:r w:rsidRPr="003B6DBC">
        <w:rPr>
          <w:rFonts w:ascii="PT Astra Serif" w:hAnsi="PT Astra Serif" w:cs="TimesNewRomanPSMT"/>
          <w:sz w:val="28"/>
          <w:szCs w:val="28"/>
          <w:lang w:eastAsia="en-US"/>
        </w:rPr>
        <w:t>территории, на которой отображены линии, обозначающие дороги, проезды,</w:t>
      </w:r>
      <w:r>
        <w:rPr>
          <w:rFonts w:ascii="PT Astra Serif" w:hAnsi="PT Astra Serif" w:cs="TimesNewRomanPSMT"/>
          <w:sz w:val="28"/>
          <w:szCs w:val="28"/>
          <w:lang w:eastAsia="en-US"/>
        </w:rPr>
        <w:t xml:space="preserve"> </w:t>
      </w:r>
      <w:r w:rsidRPr="003B6DBC">
        <w:rPr>
          <w:rFonts w:ascii="PT Astra Serif" w:hAnsi="PT Astra Serif" w:cs="TimesNewRomanPSMT"/>
          <w:sz w:val="28"/>
          <w:szCs w:val="28"/>
          <w:lang w:eastAsia="en-US"/>
        </w:rPr>
        <w:t>линии связи, объекты инженерной и транспортной инфраструктуры (при наличи</w:t>
      </w:r>
      <w:r w:rsidRPr="004940AE">
        <w:rPr>
          <w:rFonts w:ascii="PT Astra Serif" w:hAnsi="PT Astra Serif" w:cs="TimesNewRomanPSMT"/>
          <w:sz w:val="28"/>
          <w:szCs w:val="28"/>
          <w:lang w:eastAsia="en-US"/>
        </w:rPr>
        <w:t>и);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- выписку из Единого государственного реестра юридических лиц </w:t>
      </w:r>
      <w:r w:rsidRPr="003B6DBC">
        <w:rPr>
          <w:rFonts w:ascii="PT Astra Serif" w:hAnsi="PT Astra Serif"/>
          <w:sz w:val="28"/>
          <w:szCs w:val="28"/>
        </w:rPr>
        <w:br/>
        <w:t>и индивидуальных предпринимателей;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 - сведения о зарегистрированных правах на земельный участок, предназначенный для создания парковки, содержащиеся в Едином государственном реестре недвижимости; </w:t>
      </w:r>
    </w:p>
    <w:p w:rsidR="00F34A57" w:rsidRDefault="00F34A57" w:rsidP="00EC3455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- кадастровый паспорт земельного участка.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4940AE">
        <w:rPr>
          <w:rFonts w:ascii="PT Astra Serif" w:hAnsi="PT Astra Serif"/>
          <w:sz w:val="28"/>
          <w:szCs w:val="28"/>
        </w:rPr>
        <w:t>В случае непредставления владельцем указанных документов Администрация запрашивает их в органах и организациях, в распоряжении которых они находятся, в порядке межведомственного взаимодействия.</w:t>
      </w:r>
      <w:r>
        <w:rPr>
          <w:rFonts w:ascii="PT Astra Serif" w:hAnsi="PT Astra Serif"/>
          <w:sz w:val="28"/>
          <w:szCs w:val="28"/>
        </w:rPr>
        <w:t xml:space="preserve"> </w:t>
      </w:r>
    </w:p>
    <w:p w:rsidR="00F34A57" w:rsidRDefault="00F34A57" w:rsidP="00BC0A2A">
      <w:pPr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4940AE">
        <w:rPr>
          <w:rFonts w:ascii="PT Astra Serif" w:hAnsi="PT Astra Serif"/>
          <w:sz w:val="28"/>
          <w:szCs w:val="28"/>
          <w:lang w:eastAsia="ru-RU"/>
        </w:rPr>
        <w:t>3.4.</w:t>
      </w:r>
      <w:r w:rsidRPr="004940AE">
        <w:rPr>
          <w:rFonts w:ascii="PT Astra Serif" w:hAnsi="PT Astra Serif"/>
          <w:sz w:val="28"/>
          <w:szCs w:val="28"/>
        </w:rPr>
        <w:t xml:space="preserve"> Администрация </w:t>
      </w:r>
      <w:r w:rsidRPr="004940AE">
        <w:rPr>
          <w:rFonts w:ascii="PT Astra Serif" w:hAnsi="PT Astra Serif"/>
          <w:sz w:val="28"/>
          <w:szCs w:val="28"/>
          <w:lang w:eastAsia="ru-RU"/>
        </w:rPr>
        <w:t>в течение 2 рабочих дней со дня регистрации заявления и документов направляет (вручает) владельцу уведомление о приеме заявления и документов для дальнейшего рассмотрения либо уведомление об отказе в приеме заявления и документов, в случае предоставления неполного пакета документов, установленного пунктом 3.2 настоящего Порядка.</w:t>
      </w:r>
      <w:r w:rsidRPr="003B6DBC">
        <w:rPr>
          <w:rFonts w:ascii="PT Astra Serif" w:hAnsi="PT Astra Serif"/>
          <w:sz w:val="28"/>
          <w:szCs w:val="28"/>
          <w:lang w:eastAsia="ru-RU"/>
        </w:rPr>
        <w:t xml:space="preserve"> </w:t>
      </w:r>
    </w:p>
    <w:p w:rsidR="00F34A57" w:rsidRPr="00D0113A" w:rsidRDefault="00F34A57" w:rsidP="008E0F9F">
      <w:pPr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D0113A">
        <w:rPr>
          <w:rFonts w:ascii="PT Astra Serif" w:hAnsi="PT Astra Serif"/>
          <w:sz w:val="28"/>
          <w:szCs w:val="28"/>
          <w:lang w:eastAsia="ru-RU"/>
        </w:rPr>
        <w:t xml:space="preserve">3.5. </w:t>
      </w:r>
      <w:r w:rsidRPr="00D0113A">
        <w:rPr>
          <w:rFonts w:ascii="PT Astra Serif" w:hAnsi="PT Astra Serif"/>
          <w:sz w:val="28"/>
          <w:szCs w:val="28"/>
        </w:rPr>
        <w:t>Администрация</w:t>
      </w:r>
      <w:r w:rsidRPr="00D0113A">
        <w:rPr>
          <w:rFonts w:ascii="PT Astra Serif" w:hAnsi="PT Astra Serif"/>
          <w:sz w:val="28"/>
          <w:szCs w:val="28"/>
          <w:lang w:eastAsia="ru-RU"/>
        </w:rPr>
        <w:t xml:space="preserve"> в течение 20 рабочих дней  со дня регистрации заявления и документов принимает решение о создании и использовании парковки на платной основе или об отказе в создании и использовании парковки на платной основе.</w:t>
      </w:r>
      <w:r w:rsidRPr="003B6DB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D0113A">
        <w:rPr>
          <w:rFonts w:ascii="PT Astra Serif" w:hAnsi="PT Astra Serif"/>
          <w:sz w:val="28"/>
          <w:szCs w:val="28"/>
          <w:lang w:eastAsia="ru-RU"/>
        </w:rPr>
        <w:t>Указанное решение оформляется постановлением Администрации.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D0113A">
        <w:rPr>
          <w:rFonts w:ascii="PT Astra Serif" w:hAnsi="PT Astra Serif"/>
          <w:sz w:val="28"/>
          <w:szCs w:val="28"/>
        </w:rPr>
        <w:t>3.6. Основаниями для отказа в принятии решения о создании и использовании парковки на платной основе являются:</w:t>
      </w:r>
      <w:r w:rsidRPr="003B6DBC">
        <w:rPr>
          <w:rFonts w:ascii="PT Astra Serif" w:hAnsi="PT Astra Serif"/>
          <w:sz w:val="28"/>
          <w:szCs w:val="28"/>
        </w:rPr>
        <w:t xml:space="preserve"> 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- отсутствие у земельного участка, принадлежащего владельцу, общих границ с полосой отвода автомобильной дороги, на которой предполагается создание парковки;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- создание парковки в границах участка полосы отвода, предлагаемой владельцем, влекущей нарушение Земельного кодекса Российской Федерации и Гражданского кодекса Российской Федерации;</w:t>
      </w:r>
    </w:p>
    <w:p w:rsidR="00F34A57" w:rsidRPr="003B6DBC" w:rsidRDefault="00F34A57" w:rsidP="005A3B7A">
      <w:pPr>
        <w:pStyle w:val="Heading1"/>
        <w:shd w:val="clear" w:color="auto" w:fill="FFFFFF"/>
        <w:ind w:left="0" w:firstLine="709"/>
        <w:jc w:val="both"/>
        <w:rPr>
          <w:rFonts w:ascii="PT Astra Serif" w:hAnsi="PT Astra Serif"/>
          <w:color w:val="000000"/>
          <w:szCs w:val="28"/>
        </w:rPr>
      </w:pPr>
      <w:r w:rsidRPr="003B6DBC">
        <w:rPr>
          <w:rFonts w:ascii="PT Astra Serif" w:hAnsi="PT Astra Serif"/>
          <w:szCs w:val="28"/>
        </w:rPr>
        <w:t xml:space="preserve">- создание парковки в границах участка полосы отвода, предлагаемой владельцем, влекущей нарушение Федерального закона  </w:t>
      </w:r>
      <w:r w:rsidRPr="003B6DBC">
        <w:rPr>
          <w:rFonts w:ascii="PT Astra Serif" w:hAnsi="PT Astra Serif"/>
          <w:color w:val="000000"/>
          <w:szCs w:val="28"/>
        </w:rPr>
        <w:t xml:space="preserve">от 10.12.1995 </w:t>
      </w:r>
      <w:r w:rsidRPr="003B6DBC">
        <w:rPr>
          <w:rFonts w:ascii="PT Astra Serif" w:hAnsi="PT Astra Serif"/>
          <w:color w:val="000000"/>
          <w:szCs w:val="28"/>
        </w:rPr>
        <w:br/>
        <w:t>№ 196-ФЗ  «О безопасности дорожного движения».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D0113A">
        <w:rPr>
          <w:rFonts w:ascii="PT Astra Serif" w:hAnsi="PT Astra Serif"/>
          <w:sz w:val="28"/>
          <w:szCs w:val="28"/>
        </w:rPr>
        <w:t>3.7. После устранения причин, послуживших основанием для отказа</w:t>
      </w:r>
      <w:r w:rsidRPr="003B6DBC">
        <w:rPr>
          <w:rFonts w:ascii="PT Astra Serif" w:hAnsi="PT Astra Serif"/>
          <w:sz w:val="28"/>
          <w:szCs w:val="28"/>
        </w:rPr>
        <w:t xml:space="preserve"> </w:t>
      </w:r>
      <w:r w:rsidRPr="003B6DBC">
        <w:rPr>
          <w:rFonts w:ascii="PT Astra Serif" w:hAnsi="PT Astra Serif"/>
          <w:sz w:val="28"/>
          <w:szCs w:val="28"/>
        </w:rPr>
        <w:br/>
        <w:t xml:space="preserve">в удовлетворении заявления, владелец вправе обратиться с заявлением </w:t>
      </w:r>
      <w:r w:rsidRPr="003B6DBC">
        <w:rPr>
          <w:rFonts w:ascii="PT Astra Serif" w:hAnsi="PT Astra Serif"/>
          <w:sz w:val="28"/>
          <w:szCs w:val="28"/>
        </w:rPr>
        <w:br/>
      </w:r>
      <w:r w:rsidRPr="00D0113A">
        <w:rPr>
          <w:rFonts w:ascii="PT Astra Serif" w:hAnsi="PT Astra Serif"/>
          <w:sz w:val="28"/>
          <w:szCs w:val="28"/>
        </w:rPr>
        <w:t>в Администрацию о создании и использовании парковки на платной основе вновь.</w:t>
      </w:r>
    </w:p>
    <w:p w:rsidR="00F34A57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D0113A">
        <w:rPr>
          <w:rFonts w:ascii="PT Astra Serif" w:hAnsi="PT Astra Serif"/>
          <w:sz w:val="28"/>
          <w:szCs w:val="28"/>
        </w:rPr>
        <w:t>3.8. Решение о создании и использовании парковки на платной основе</w:t>
      </w:r>
      <w:r w:rsidRPr="00054DEB">
        <w:rPr>
          <w:rFonts w:ascii="PT Astra Serif" w:hAnsi="PT Astra Serif"/>
          <w:sz w:val="28"/>
          <w:szCs w:val="28"/>
        </w:rPr>
        <w:t xml:space="preserve"> или</w:t>
      </w:r>
      <w:r>
        <w:rPr>
          <w:rFonts w:ascii="PT Astra Serif" w:hAnsi="PT Astra Serif"/>
          <w:sz w:val="28"/>
          <w:szCs w:val="28"/>
        </w:rPr>
        <w:t xml:space="preserve"> </w:t>
      </w:r>
      <w:r w:rsidRPr="00054DEB">
        <w:rPr>
          <w:rFonts w:ascii="PT Astra Serif" w:hAnsi="PT Astra Serif"/>
          <w:sz w:val="28"/>
          <w:szCs w:val="28"/>
        </w:rPr>
        <w:t xml:space="preserve">решение о мотивированном отказе в </w:t>
      </w:r>
      <w:r w:rsidRPr="007717BB">
        <w:rPr>
          <w:rFonts w:ascii="PT Astra Serif" w:hAnsi="PT Astra Serif"/>
          <w:sz w:val="28"/>
          <w:szCs w:val="28"/>
        </w:rPr>
        <w:t>создании и использовании</w:t>
      </w:r>
      <w:r w:rsidRPr="00054DEB">
        <w:rPr>
          <w:rFonts w:ascii="PT Astra Serif" w:hAnsi="PT Astra Serif"/>
          <w:sz w:val="28"/>
          <w:szCs w:val="28"/>
        </w:rPr>
        <w:t xml:space="preserve"> парковки на платной основе выдается владельцу или,  при  наличии   доверенности, его представителю  лично</w:t>
      </w:r>
      <w:r w:rsidRPr="00054DEB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054DEB">
        <w:rPr>
          <w:rFonts w:ascii="PT Astra Serif" w:hAnsi="PT Astra Serif"/>
          <w:sz w:val="28"/>
          <w:szCs w:val="28"/>
        </w:rPr>
        <w:t xml:space="preserve">либо направляется посредством  почтового отправления  </w:t>
      </w:r>
      <w:r w:rsidRPr="007717BB">
        <w:rPr>
          <w:rFonts w:ascii="PT Astra Serif" w:hAnsi="PT Astra Serif"/>
          <w:sz w:val="28"/>
          <w:szCs w:val="28"/>
        </w:rPr>
        <w:t>в течение  3 рабочих дней со дня издания соответствующего постановления Администрацией.</w:t>
      </w:r>
    </w:p>
    <w:p w:rsidR="00F34A57" w:rsidRPr="00054DEB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F34A57" w:rsidRPr="007717BB" w:rsidRDefault="00F34A57" w:rsidP="00C544AA">
      <w:pPr>
        <w:pStyle w:val="formattext"/>
        <w:spacing w:before="0" w:beforeAutospacing="0" w:after="0" w:afterAutospacing="0"/>
        <w:ind w:firstLine="709"/>
        <w:textAlignment w:val="baseline"/>
        <w:rPr>
          <w:rFonts w:ascii="PT Astra Serif" w:hAnsi="PT Astra Serif"/>
          <w:b/>
          <w:sz w:val="28"/>
          <w:szCs w:val="28"/>
        </w:rPr>
      </w:pPr>
      <w:r w:rsidRPr="007717BB">
        <w:rPr>
          <w:rFonts w:ascii="PT Astra Serif" w:hAnsi="PT Astra Serif"/>
          <w:b/>
          <w:sz w:val="28"/>
          <w:szCs w:val="28"/>
        </w:rPr>
        <w:t>Статья 4.</w:t>
      </w:r>
      <w:r w:rsidRPr="007717BB">
        <w:rPr>
          <w:rFonts w:ascii="PT Astra Serif" w:hAnsi="PT Astra Serif"/>
          <w:sz w:val="28"/>
          <w:szCs w:val="28"/>
        </w:rPr>
        <w:t xml:space="preserve"> </w:t>
      </w:r>
      <w:r w:rsidRPr="007717BB">
        <w:rPr>
          <w:rFonts w:ascii="PT Astra Serif" w:hAnsi="PT Astra Serif"/>
          <w:b/>
          <w:sz w:val="28"/>
          <w:szCs w:val="28"/>
        </w:rPr>
        <w:t>Использование парковок</w:t>
      </w:r>
    </w:p>
    <w:p w:rsidR="00F34A57" w:rsidRPr="007717BB" w:rsidRDefault="00F34A57" w:rsidP="00C544AA">
      <w:pPr>
        <w:pStyle w:val="formattext"/>
        <w:spacing w:before="0" w:beforeAutospacing="0" w:after="0" w:afterAutospacing="0"/>
        <w:ind w:firstLine="709"/>
        <w:textAlignment w:val="baseline"/>
        <w:rPr>
          <w:rFonts w:ascii="PT Astra Serif" w:hAnsi="PT Astra Serif"/>
          <w:sz w:val="28"/>
          <w:szCs w:val="28"/>
        </w:rPr>
      </w:pP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7717BB">
        <w:rPr>
          <w:rFonts w:ascii="PT Astra Serif" w:hAnsi="PT Astra Serif"/>
          <w:sz w:val="28"/>
          <w:szCs w:val="28"/>
        </w:rPr>
        <w:t>4.1. Требования к использованию парковок:</w:t>
      </w:r>
    </w:p>
    <w:p w:rsidR="00F34A57" w:rsidRPr="003B6DBC" w:rsidRDefault="00F34A57" w:rsidP="00B45659">
      <w:pPr>
        <w:pStyle w:val="formattext"/>
        <w:spacing w:before="0" w:beforeAutospacing="0" w:after="0" w:afterAutospacing="0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ab/>
        <w:t>использование по назначению;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обеспечение надлежащего технического, санитарно-гигиенического состояния парковки в соответствии с требованиями нормативных правовых актов;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обеспечение безопасности дорожного движения в границах парковки </w:t>
      </w:r>
      <w:r w:rsidRPr="003B6DBC">
        <w:rPr>
          <w:rFonts w:ascii="PT Astra Serif" w:hAnsi="PT Astra Serif"/>
          <w:sz w:val="28"/>
          <w:szCs w:val="28"/>
        </w:rPr>
        <w:br/>
        <w:t>и на подъездах к ней;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 соблюдение правил противопожарной безопасности.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7717BB">
        <w:rPr>
          <w:rFonts w:ascii="PT Astra Serif" w:hAnsi="PT Astra Serif"/>
          <w:sz w:val="28"/>
          <w:szCs w:val="28"/>
        </w:rPr>
        <w:t>4.2. Владелец, осуществляющий использование платных парковок,</w:t>
      </w:r>
      <w:r w:rsidRPr="003B6DBC">
        <w:rPr>
          <w:rFonts w:ascii="PT Astra Serif" w:hAnsi="PT Astra Serif"/>
          <w:sz w:val="28"/>
          <w:szCs w:val="28"/>
        </w:rPr>
        <w:t xml:space="preserve"> обязан:</w:t>
      </w:r>
      <w:r w:rsidRPr="003B6DBC">
        <w:rPr>
          <w:rFonts w:ascii="PT Astra Serif" w:hAnsi="PT Astra Serif"/>
          <w:sz w:val="28"/>
          <w:szCs w:val="28"/>
        </w:rPr>
        <w:br/>
        <w:t xml:space="preserve">          организовать стоянку транспортных средств на парковке </w:t>
      </w:r>
      <w:r w:rsidRPr="003B6DBC">
        <w:rPr>
          <w:rFonts w:ascii="PT Astra Serif" w:hAnsi="PT Astra Serif"/>
          <w:sz w:val="28"/>
          <w:szCs w:val="28"/>
        </w:rPr>
        <w:br/>
        <w:t xml:space="preserve">с соблюдением требований  законодательства  Российской    Федерации, в  том числе  Закона  Российской Федерации от 07.02.1992 № 2300-1 «О защите прав потребителей», и обеспечить беспрепятственный проезд других участников дорожного движения по автомобильной дороге, исключающий образование дорожных заторов при условии соблюдения пользователями автомобильной дороги и парковки </w:t>
      </w:r>
      <w:hyperlink r:id="rId11" w:anchor="65A0IQ" w:history="1">
        <w:r w:rsidRPr="003B6DBC">
          <w:rPr>
            <w:rStyle w:val="Hyperlink"/>
            <w:rFonts w:ascii="PT Astra Serif" w:hAnsi="PT Astra Serif"/>
            <w:color w:val="auto"/>
            <w:sz w:val="28"/>
            <w:szCs w:val="28"/>
            <w:u w:val="none"/>
          </w:rPr>
          <w:t xml:space="preserve">Правил дорожного движения </w:t>
        </w:r>
      </w:hyperlink>
      <w:r w:rsidRPr="003B6DBC">
        <w:rPr>
          <w:rFonts w:ascii="PT Astra Serif" w:hAnsi="PT Astra Serif"/>
          <w:sz w:val="28"/>
          <w:szCs w:val="28"/>
        </w:rPr>
        <w:t>и обеспечени</w:t>
      </w:r>
      <w:r>
        <w:rPr>
          <w:rFonts w:ascii="PT Astra Serif" w:hAnsi="PT Astra Serif"/>
          <w:sz w:val="28"/>
          <w:szCs w:val="28"/>
        </w:rPr>
        <w:t>я</w:t>
      </w:r>
      <w:r w:rsidRPr="003B6DBC">
        <w:rPr>
          <w:rFonts w:ascii="PT Astra Serif" w:hAnsi="PT Astra Serif"/>
          <w:sz w:val="28"/>
          <w:szCs w:val="28"/>
        </w:rPr>
        <w:t xml:space="preserve"> ими безопасности дорожного движения;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сообщать пользователю, в том числе по его письменному заявлению, сведения об услугах платных парковок, в том числе информацию о правилах пользования платной парковкой, о размере платы за пользование парковкой </w:t>
      </w:r>
      <w:r w:rsidRPr="003B6DBC">
        <w:rPr>
          <w:rFonts w:ascii="PT Astra Serif" w:hAnsi="PT Astra Serif"/>
          <w:sz w:val="28"/>
          <w:szCs w:val="28"/>
        </w:rPr>
        <w:br/>
        <w:t>на платной основе, порядке и способах внесения платы соответствующего размера;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обеспечивать соответствие транспортно-эксплуатационных характеристик парковки нормативным требованиям, доступ к информации </w:t>
      </w:r>
      <w:r w:rsidRPr="003B6DBC">
        <w:rPr>
          <w:rFonts w:ascii="PT Astra Serif" w:hAnsi="PT Astra Serif"/>
          <w:sz w:val="28"/>
          <w:szCs w:val="28"/>
        </w:rPr>
        <w:br/>
        <w:t>о местах приема письменных претензий пользователей, полную санитарную уборку территории парковки в летний и зимний период</w:t>
      </w:r>
      <w:r>
        <w:rPr>
          <w:rFonts w:ascii="PT Astra Serif" w:hAnsi="PT Astra Serif"/>
          <w:sz w:val="28"/>
          <w:szCs w:val="28"/>
        </w:rPr>
        <w:t>ы</w:t>
      </w:r>
      <w:r w:rsidRPr="003B6DBC">
        <w:rPr>
          <w:rFonts w:ascii="PT Astra Serif" w:hAnsi="PT Astra Serif"/>
          <w:sz w:val="28"/>
          <w:szCs w:val="28"/>
        </w:rPr>
        <w:t>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оснастить территории парковок средствами организации дорожного движения в соответствии с проектами организации парковок; 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осуществлять наблюдение за исправностью оборудования парковок, поддерживать его в рабочем состоянии, обеспечивать охрану оборудования;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соблюдать требования, указанные в пункте </w:t>
      </w:r>
      <w:r w:rsidRPr="005C4108">
        <w:rPr>
          <w:rFonts w:ascii="PT Astra Serif" w:hAnsi="PT Astra Serif"/>
          <w:sz w:val="28"/>
          <w:szCs w:val="28"/>
        </w:rPr>
        <w:t>4.1</w:t>
      </w:r>
      <w:r w:rsidRPr="003B6DB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</w:t>
      </w:r>
      <w:r w:rsidRPr="003B6DBC">
        <w:rPr>
          <w:rFonts w:ascii="PT Astra Serif" w:hAnsi="PT Astra Serif"/>
          <w:sz w:val="28"/>
          <w:szCs w:val="28"/>
        </w:rPr>
        <w:t>настоящего Порядка.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7717BB">
        <w:rPr>
          <w:rFonts w:ascii="PT Astra Serif" w:hAnsi="PT Astra Serif"/>
          <w:sz w:val="28"/>
          <w:szCs w:val="28"/>
        </w:rPr>
        <w:t>4.3. Владелец, осуществляющий использование платных парковок,</w:t>
      </w:r>
      <w:r w:rsidRPr="003B6DBC">
        <w:rPr>
          <w:rFonts w:ascii="PT Astra Serif" w:hAnsi="PT Astra Serif"/>
          <w:sz w:val="28"/>
          <w:szCs w:val="28"/>
        </w:rPr>
        <w:t xml:space="preserve"> предоставляет пользователю полную и достоверную информацию </w:t>
      </w:r>
      <w:r w:rsidRPr="003B6DBC">
        <w:rPr>
          <w:rFonts w:ascii="PT Astra Serif" w:hAnsi="PT Astra Serif"/>
          <w:sz w:val="28"/>
          <w:szCs w:val="28"/>
        </w:rPr>
        <w:br/>
        <w:t xml:space="preserve">об оказываемой услуге. Информация предоставляется на русском языке. Информация доводится до сведения пользователей в местах въезда на платную парковку.  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Информация должна содержать: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полное официальное наименование, адрес (место нахождения) </w:t>
      </w:r>
      <w:r w:rsidRPr="003B6DBC">
        <w:rPr>
          <w:rFonts w:ascii="PT Astra Serif" w:hAnsi="PT Astra Serif"/>
          <w:sz w:val="28"/>
          <w:szCs w:val="28"/>
        </w:rPr>
        <w:br/>
        <w:t>и сведения о государственной регистрации юридического лица или индивидуального предпринимателя, осуществляющего эксплуатацию платных парковок;</w:t>
      </w:r>
    </w:p>
    <w:p w:rsidR="00F34A57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правила пользования парковкой;</w:t>
      </w:r>
    </w:p>
    <w:p w:rsidR="00F34A57" w:rsidRPr="00054DEB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7717BB">
        <w:rPr>
          <w:rFonts w:ascii="PT Astra Serif" w:hAnsi="PT Astra Serif"/>
          <w:color w:val="22272F"/>
          <w:sz w:val="28"/>
          <w:szCs w:val="28"/>
        </w:rPr>
        <w:t>режим и время работы парковки;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размер платы за пользование парковкой на платной основе;</w:t>
      </w:r>
      <w:r w:rsidRPr="003B6DBC">
        <w:rPr>
          <w:rFonts w:ascii="PT Astra Serif" w:hAnsi="PT Astra Serif"/>
          <w:sz w:val="28"/>
          <w:szCs w:val="28"/>
        </w:rPr>
        <w:br/>
        <w:t>порядок и способы внесения платы соответствующего размера;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адрес и номер бесплатного телефона собственника, осуществляющего</w:t>
      </w:r>
      <w:r w:rsidRPr="003B6DBC">
        <w:rPr>
          <w:rFonts w:ascii="PT Astra Serif" w:hAnsi="PT Astra Serif"/>
          <w:sz w:val="28"/>
          <w:szCs w:val="28"/>
        </w:rPr>
        <w:br/>
        <w:t>эксплуатацию платных парковок;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адрес и номер телефона управления Государственной инспекции безопасности дорожного движения Управления Министерства внутренних дел Российской Федерации по Тамбовской области;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адрес и номер телефона уполномоченного органа по защите прав потребителей.</w:t>
      </w:r>
      <w:r w:rsidRPr="003B6DBC">
        <w:rPr>
          <w:rFonts w:ascii="PT Astra Serif" w:hAnsi="PT Astra Serif"/>
          <w:sz w:val="28"/>
          <w:szCs w:val="28"/>
        </w:rPr>
        <w:br/>
        <w:t xml:space="preserve">          </w:t>
      </w:r>
      <w:r w:rsidRPr="007717BB">
        <w:rPr>
          <w:rFonts w:ascii="PT Astra Serif" w:hAnsi="PT Astra Serif"/>
          <w:sz w:val="28"/>
          <w:szCs w:val="28"/>
        </w:rPr>
        <w:t>4.4. На каждой парковке, в том числе на платной, выделяется не менее 10</w:t>
      </w:r>
      <w:r w:rsidRPr="003B6DBC">
        <w:rPr>
          <w:rFonts w:ascii="PT Astra Serif" w:hAnsi="PT Astra Serif"/>
          <w:sz w:val="28"/>
          <w:szCs w:val="28"/>
        </w:rPr>
        <w:t xml:space="preserve"> процентов мест (но не менее одного места) для бесплатной парковки транспортных средств, управляемых инвалидами  I, II групп, а также инвалидами III группы в порядке, определенном постановлением Правительства Российской Федерации от 10.02.2020 № 115 «О порядке распространения на граждан из числа инвалидов  </w:t>
      </w:r>
      <w:r w:rsidRPr="003B6DBC">
        <w:rPr>
          <w:rFonts w:ascii="PT Astra Serif" w:hAnsi="PT Astra Serif"/>
          <w:sz w:val="28"/>
          <w:szCs w:val="28"/>
          <w:lang w:val="en-US"/>
        </w:rPr>
        <w:t>III</w:t>
      </w:r>
      <w:r w:rsidRPr="003B6DBC">
        <w:rPr>
          <w:rFonts w:ascii="PT Astra Serif" w:hAnsi="PT Astra Serif"/>
          <w:sz w:val="28"/>
          <w:szCs w:val="28"/>
        </w:rPr>
        <w:t xml:space="preserve"> группы норм части девятой статьи 15 Федерального закона «О социальной защите инвалидов </w:t>
      </w:r>
      <w:r w:rsidRPr="003B6DBC">
        <w:rPr>
          <w:rFonts w:ascii="PT Astra Serif" w:hAnsi="PT Astra Serif"/>
          <w:sz w:val="28"/>
          <w:szCs w:val="28"/>
        </w:rPr>
        <w:br/>
        <w:t>в Российской Федерации»</w:t>
      </w:r>
      <w:hyperlink r:id="rId12" w:anchor="7D20K3" w:history="1">
        <w:r w:rsidRPr="004D53F9">
          <w:rPr>
            <w:rStyle w:val="Hyperlink"/>
            <w:lang w:eastAsia="zh-CN"/>
          </w:rPr>
          <w:t>https://docs.cntd.ru/document/564259099 - 7D20K3</w:t>
        </w:r>
      </w:hyperlink>
      <w:r w:rsidRPr="003B6DBC">
        <w:rPr>
          <w:rFonts w:ascii="PT Astra Serif" w:hAnsi="PT Astra Serif"/>
          <w:sz w:val="28"/>
          <w:szCs w:val="28"/>
        </w:rPr>
        <w:t>, и транспортных средств, перевозящих таких инвалидов и (или) детей-инвалидов.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Владельцы, осуществляющие использование платных парковок, обеспечивают оборудование территории парковки специальными приспособлениями, позволяющими инвалидам беспрепятственно пользоваться услугами платных парковок.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7717BB">
        <w:rPr>
          <w:rFonts w:ascii="PT Astra Serif" w:hAnsi="PT Astra Serif"/>
          <w:sz w:val="28"/>
          <w:szCs w:val="28"/>
        </w:rPr>
        <w:t>4.5. Пользователи парковок обязаны: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соблюдать требования настоящего Порядка, </w:t>
      </w:r>
      <w:hyperlink r:id="rId13" w:anchor="65A0IQ" w:history="1">
        <w:r w:rsidRPr="003B6DBC">
          <w:rPr>
            <w:rStyle w:val="Hyperlink"/>
            <w:rFonts w:ascii="PT Astra Serif" w:hAnsi="PT Astra Serif"/>
            <w:color w:val="auto"/>
            <w:sz w:val="28"/>
            <w:szCs w:val="28"/>
            <w:u w:val="none"/>
          </w:rPr>
          <w:t>Правил дорожного движения</w:t>
        </w:r>
      </w:hyperlink>
      <w:r w:rsidRPr="003B6DBC">
        <w:rPr>
          <w:rFonts w:ascii="PT Astra Serif" w:hAnsi="PT Astra Serif"/>
          <w:sz w:val="28"/>
          <w:szCs w:val="28"/>
        </w:rPr>
        <w:t>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 xml:space="preserve">при пользовании платной парковкой  оплатить установленную стоимость пользования с учетом фактического времени пребывания на ней; 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сохранять документ о внесении платы за пользование платной парковой до момента выезда с нее.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7717BB">
        <w:rPr>
          <w:rFonts w:ascii="PT Astra Serif" w:hAnsi="PT Astra Serif"/>
          <w:sz w:val="28"/>
          <w:szCs w:val="28"/>
        </w:rPr>
        <w:t>4.6. На парковке запрещается: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блокировать подъезд (выезд) транспортных средств на парковку;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создавать препятствия и ограничения в пользовании парковкой;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нарушать общественный порядок, требования пожарной безопасности, установленные законодательством, требования безопасности дорожного движения, экологические, градостроительные и иные условия использования соответствующей территории;</w:t>
      </w:r>
    </w:p>
    <w:p w:rsidR="00F34A57" w:rsidRPr="003B6DBC" w:rsidRDefault="00F34A57" w:rsidP="005A3B7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DBC">
        <w:rPr>
          <w:rFonts w:ascii="PT Astra Serif" w:hAnsi="PT Astra Serif"/>
          <w:sz w:val="28"/>
          <w:szCs w:val="28"/>
        </w:rPr>
        <w:t>загрязнять территорию парковки.</w:t>
      </w:r>
    </w:p>
    <w:p w:rsidR="00F34A57" w:rsidRPr="003B6DBC" w:rsidRDefault="00F34A57" w:rsidP="00F30AEA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</w:p>
    <w:p w:rsidR="00F34A57" w:rsidRPr="003B6DBC" w:rsidRDefault="00F34A57" w:rsidP="00F30AEA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b/>
          <w:color w:val="22272F"/>
          <w:sz w:val="28"/>
          <w:szCs w:val="28"/>
        </w:rPr>
      </w:pPr>
      <w:r w:rsidRPr="003B6DBC">
        <w:rPr>
          <w:rFonts w:ascii="PT Astra Serif" w:hAnsi="PT Astra Serif"/>
          <w:color w:val="22272F"/>
          <w:sz w:val="28"/>
          <w:szCs w:val="28"/>
        </w:rPr>
        <w:tab/>
      </w:r>
      <w:r w:rsidRPr="007717BB">
        <w:rPr>
          <w:rFonts w:ascii="PT Astra Serif" w:hAnsi="PT Astra Serif"/>
          <w:b/>
          <w:sz w:val="28"/>
          <w:szCs w:val="28"/>
        </w:rPr>
        <w:t>Статья 5</w:t>
      </w:r>
      <w:r w:rsidRPr="007717BB">
        <w:rPr>
          <w:rFonts w:ascii="PT Astra Serif" w:hAnsi="PT Astra Serif"/>
          <w:color w:val="22272F"/>
          <w:sz w:val="28"/>
          <w:szCs w:val="28"/>
        </w:rPr>
        <w:t xml:space="preserve">. </w:t>
      </w:r>
      <w:r w:rsidRPr="007717BB">
        <w:rPr>
          <w:rFonts w:ascii="PT Astra Serif" w:hAnsi="PT Astra Serif"/>
          <w:b/>
          <w:color w:val="22272F"/>
          <w:sz w:val="28"/>
          <w:szCs w:val="28"/>
        </w:rPr>
        <w:t>Прекращение использования на платной основе парковок</w:t>
      </w:r>
    </w:p>
    <w:p w:rsidR="00F34A57" w:rsidRPr="003B6DBC" w:rsidRDefault="00F34A57" w:rsidP="00F30AEA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b/>
          <w:color w:val="22272F"/>
          <w:sz w:val="28"/>
          <w:szCs w:val="28"/>
        </w:rPr>
      </w:pPr>
    </w:p>
    <w:p w:rsidR="00F34A57" w:rsidRPr="00615A60" w:rsidRDefault="00F34A57" w:rsidP="00F30AEA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  <w:r w:rsidRPr="003B6DBC">
        <w:rPr>
          <w:rFonts w:ascii="PT Astra Serif" w:hAnsi="PT Astra Serif"/>
          <w:color w:val="22272F"/>
          <w:sz w:val="28"/>
          <w:szCs w:val="28"/>
        </w:rPr>
        <w:tab/>
      </w:r>
      <w:r w:rsidRPr="00615A60">
        <w:rPr>
          <w:rFonts w:ascii="PT Astra Serif" w:hAnsi="PT Astra Serif"/>
          <w:color w:val="22272F"/>
          <w:sz w:val="28"/>
          <w:szCs w:val="28"/>
        </w:rPr>
        <w:t>5.1. Решение о прекращении использования на платной основе парковки принимается Администрацией в форме постановления Администрации.</w:t>
      </w:r>
    </w:p>
    <w:p w:rsidR="00F34A57" w:rsidRPr="00615A60" w:rsidRDefault="00F34A57" w:rsidP="00F30AEA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 w:rsidRPr="00615A60">
        <w:rPr>
          <w:rFonts w:ascii="PT Astra Serif" w:hAnsi="PT Astra Serif"/>
          <w:color w:val="22272F"/>
          <w:sz w:val="28"/>
          <w:szCs w:val="28"/>
        </w:rPr>
        <w:tab/>
        <w:t>5.2. Решение о прекращении использования на платной основе парковки принимается Администрацией на основании поступившего в А</w:t>
      </w:r>
      <w:r w:rsidRPr="00615A60">
        <w:rPr>
          <w:rFonts w:ascii="PT Astra Serif" w:hAnsi="PT Astra Serif"/>
          <w:sz w:val="28"/>
          <w:szCs w:val="28"/>
        </w:rPr>
        <w:t xml:space="preserve">дминистрацию </w:t>
      </w:r>
      <w:r w:rsidRPr="00615A60">
        <w:rPr>
          <w:rFonts w:ascii="PT Astra Serif" w:hAnsi="PT Astra Serif"/>
          <w:color w:val="22272F"/>
          <w:sz w:val="28"/>
          <w:szCs w:val="28"/>
        </w:rPr>
        <w:t>письменного заявления или по инициативе А</w:t>
      </w:r>
      <w:r w:rsidRPr="00615A60">
        <w:rPr>
          <w:rFonts w:ascii="PT Astra Serif" w:hAnsi="PT Astra Serif"/>
          <w:sz w:val="28"/>
          <w:szCs w:val="28"/>
        </w:rPr>
        <w:t>дминистрации.</w:t>
      </w:r>
    </w:p>
    <w:p w:rsidR="00F34A57" w:rsidRPr="00615A60" w:rsidRDefault="00F34A57" w:rsidP="00F30AEA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  <w:r w:rsidRPr="00615A60">
        <w:rPr>
          <w:rFonts w:ascii="PT Astra Serif" w:hAnsi="PT Astra Serif"/>
          <w:color w:val="22272F"/>
          <w:sz w:val="28"/>
          <w:szCs w:val="28"/>
        </w:rPr>
        <w:tab/>
        <w:t>В случае поступления заявления владельца о прекращении использования на платной основе парковки постановление Администрации о прекращении такого использования принимается в течение  10 рабочих дней со дня поступления в Администрацию указанного заявления.</w:t>
      </w:r>
    </w:p>
    <w:p w:rsidR="00F34A57" w:rsidRPr="00615A60" w:rsidRDefault="00F34A57" w:rsidP="00FD0DB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  <w:r w:rsidRPr="00615A60">
        <w:rPr>
          <w:rFonts w:ascii="PT Astra Serif" w:hAnsi="PT Astra Serif"/>
          <w:color w:val="22272F"/>
          <w:sz w:val="28"/>
          <w:szCs w:val="28"/>
        </w:rPr>
        <w:t xml:space="preserve">Решение о прекращении использования на платной основе парковки по инициативе Администрации принимается в случае: </w:t>
      </w:r>
    </w:p>
    <w:p w:rsidR="00F34A57" w:rsidRPr="00615A60" w:rsidRDefault="00F34A57" w:rsidP="00F30AEA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  <w:r w:rsidRPr="00615A60">
        <w:rPr>
          <w:rFonts w:ascii="PT Astra Serif" w:hAnsi="PT Astra Serif"/>
          <w:color w:val="22272F"/>
          <w:sz w:val="28"/>
          <w:szCs w:val="28"/>
        </w:rPr>
        <w:tab/>
        <w:t>реконструкции дороги со значительными изменениями ее параметров;</w:t>
      </w:r>
    </w:p>
    <w:p w:rsidR="00F34A57" w:rsidRPr="00615A60" w:rsidRDefault="00F34A57" w:rsidP="00F30AEA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  <w:r w:rsidRPr="00615A60">
        <w:rPr>
          <w:rFonts w:ascii="PT Astra Serif" w:hAnsi="PT Astra Serif"/>
          <w:color w:val="22272F"/>
          <w:sz w:val="28"/>
          <w:szCs w:val="28"/>
        </w:rPr>
        <w:tab/>
        <w:t>изменения проекта (схемы) организации дорожного движения;</w:t>
      </w:r>
    </w:p>
    <w:p w:rsidR="00F34A57" w:rsidRPr="003B6DBC" w:rsidRDefault="00F34A57" w:rsidP="00F30AEA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  <w:r w:rsidRPr="00615A60">
        <w:rPr>
          <w:rFonts w:ascii="PT Astra Serif" w:hAnsi="PT Astra Serif"/>
          <w:color w:val="22272F"/>
          <w:sz w:val="28"/>
          <w:szCs w:val="28"/>
        </w:rPr>
        <w:tab/>
        <w:t>несоблюдения владельцем обязанностей, предусмотренных</w:t>
      </w:r>
      <w:r>
        <w:rPr>
          <w:rFonts w:ascii="PT Astra Serif" w:hAnsi="PT Astra Serif"/>
          <w:color w:val="22272F"/>
          <w:sz w:val="28"/>
          <w:szCs w:val="28"/>
        </w:rPr>
        <w:t xml:space="preserve"> пунктами</w:t>
      </w:r>
      <w:r w:rsidRPr="00615A60">
        <w:rPr>
          <w:rFonts w:ascii="PT Astra Serif" w:hAnsi="PT Astra Serif"/>
          <w:color w:val="22272F"/>
          <w:sz w:val="28"/>
          <w:szCs w:val="28"/>
        </w:rPr>
        <w:t xml:space="preserve"> 4.2, 4.4 настоящего Порядка.</w:t>
      </w:r>
      <w:r>
        <w:rPr>
          <w:rFonts w:ascii="PT Astra Serif" w:hAnsi="PT Astra Serif"/>
          <w:color w:val="22272F"/>
          <w:sz w:val="28"/>
          <w:szCs w:val="28"/>
        </w:rPr>
        <w:t xml:space="preserve"> </w:t>
      </w:r>
    </w:p>
    <w:p w:rsidR="00F34A57" w:rsidRPr="003B6DBC" w:rsidRDefault="00F34A57" w:rsidP="00F30AEA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  <w:r w:rsidRPr="003B6DBC">
        <w:rPr>
          <w:rFonts w:ascii="PT Astra Serif" w:hAnsi="PT Astra Serif"/>
          <w:color w:val="22272F"/>
          <w:sz w:val="28"/>
          <w:szCs w:val="28"/>
        </w:rPr>
        <w:tab/>
      </w:r>
      <w:r w:rsidRPr="00615A60">
        <w:rPr>
          <w:rFonts w:ascii="PT Astra Serif" w:hAnsi="PT Astra Serif"/>
          <w:color w:val="22272F"/>
          <w:sz w:val="28"/>
          <w:szCs w:val="28"/>
        </w:rPr>
        <w:t>Постановление А</w:t>
      </w:r>
      <w:r w:rsidRPr="00615A60">
        <w:rPr>
          <w:rFonts w:ascii="PT Astra Serif" w:hAnsi="PT Astra Serif"/>
          <w:sz w:val="28"/>
          <w:szCs w:val="28"/>
        </w:rPr>
        <w:t xml:space="preserve">дминистрации </w:t>
      </w:r>
      <w:r w:rsidRPr="00615A60">
        <w:rPr>
          <w:rFonts w:ascii="PT Astra Serif" w:hAnsi="PT Astra Serif"/>
          <w:color w:val="22272F"/>
          <w:sz w:val="28"/>
          <w:szCs w:val="28"/>
        </w:rPr>
        <w:t xml:space="preserve"> о прекращении использования на платной основе парковки направляется в срок не позднее 3 рабочих дней со дня принятия указанного постановления Администрации.</w:t>
      </w:r>
      <w:r w:rsidRPr="003B6DBC">
        <w:rPr>
          <w:rFonts w:ascii="PT Astra Serif" w:hAnsi="PT Astra Serif"/>
          <w:color w:val="22272F"/>
          <w:sz w:val="28"/>
          <w:szCs w:val="28"/>
        </w:rPr>
        <w:t xml:space="preserve"> </w:t>
      </w:r>
    </w:p>
    <w:p w:rsidR="00F34A57" w:rsidRDefault="00F34A57" w:rsidP="005A3B7A">
      <w:pPr>
        <w:spacing w:line="276" w:lineRule="auto"/>
        <w:ind w:firstLine="709"/>
        <w:jc w:val="both"/>
        <w:rPr>
          <w:sz w:val="28"/>
          <w:szCs w:val="28"/>
        </w:rPr>
      </w:pPr>
    </w:p>
    <w:p w:rsidR="00F34A57" w:rsidRPr="00D66243" w:rsidRDefault="00F34A57" w:rsidP="00D66243">
      <w:pPr>
        <w:rPr>
          <w:sz w:val="28"/>
          <w:szCs w:val="28"/>
        </w:rPr>
      </w:pPr>
    </w:p>
    <w:p w:rsidR="00F34A57" w:rsidRDefault="00F34A57" w:rsidP="00D66243">
      <w:pPr>
        <w:rPr>
          <w:sz w:val="28"/>
          <w:szCs w:val="28"/>
        </w:rPr>
      </w:pPr>
    </w:p>
    <w:p w:rsidR="00F34A57" w:rsidRPr="00D66243" w:rsidRDefault="00F34A57" w:rsidP="00D66243">
      <w:pPr>
        <w:ind w:firstLine="709"/>
        <w:rPr>
          <w:sz w:val="28"/>
          <w:szCs w:val="28"/>
        </w:rPr>
      </w:pPr>
    </w:p>
    <w:sectPr w:rsidR="00F34A57" w:rsidRPr="00D66243" w:rsidSect="00C51C87">
      <w:headerReference w:type="even" r:id="rId14"/>
      <w:pgSz w:w="11906" w:h="16838"/>
      <w:pgMar w:top="709" w:right="680" w:bottom="568" w:left="1701" w:header="680" w:footer="67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A57" w:rsidRDefault="00F34A57" w:rsidP="00BF790A">
      <w:r>
        <w:separator/>
      </w:r>
    </w:p>
  </w:endnote>
  <w:endnote w:type="continuationSeparator" w:id="0">
    <w:p w:rsidR="00F34A57" w:rsidRDefault="00F34A57" w:rsidP="00BF7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AstraSerif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PTAstraSerif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A57" w:rsidRDefault="00F34A57" w:rsidP="00BF790A">
      <w:r>
        <w:separator/>
      </w:r>
    </w:p>
  </w:footnote>
  <w:footnote w:type="continuationSeparator" w:id="0">
    <w:p w:rsidR="00F34A57" w:rsidRDefault="00F34A57" w:rsidP="00BF79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A57" w:rsidRDefault="00F34A57">
    <w:pPr>
      <w:pStyle w:val="Header"/>
      <w:jc w:val="center"/>
    </w:pPr>
    <w:r>
      <w:t>11</w:t>
    </w:r>
  </w:p>
  <w:p w:rsidR="00F34A57" w:rsidRDefault="00F34A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b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b w:val="0"/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120757CE"/>
    <w:multiLevelType w:val="multilevel"/>
    <w:tmpl w:val="8ED28CC0"/>
    <w:lvl w:ilvl="0">
      <w:start w:val="1"/>
      <w:numFmt w:val="decimal"/>
      <w:lvlText w:val="%1."/>
      <w:lvlJc w:val="left"/>
      <w:pPr>
        <w:ind w:left="1380" w:hanging="138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3">
    <w:nsid w:val="21F02F00"/>
    <w:multiLevelType w:val="multilevel"/>
    <w:tmpl w:val="DC8204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cs="Times New Roman" w:hint="default"/>
      </w:rPr>
    </w:lvl>
  </w:abstractNum>
  <w:abstractNum w:abstractNumId="4">
    <w:nsid w:val="2B3C504F"/>
    <w:multiLevelType w:val="hybridMultilevel"/>
    <w:tmpl w:val="6C2EAF12"/>
    <w:lvl w:ilvl="0" w:tplc="FDD2FDE8">
      <w:start w:val="3"/>
      <w:numFmt w:val="decimal"/>
      <w:lvlText w:val="%1."/>
      <w:lvlJc w:val="left"/>
      <w:pPr>
        <w:ind w:left="1069" w:hanging="360"/>
      </w:pPr>
      <w:rPr>
        <w:rFonts w:ascii="PTAstraSerif-Italic" w:eastAsia="Times New Roman" w:hAnsi="PTAstraSerif-Italic" w:cs="PTAstraSerif-Italic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4D34996"/>
    <w:multiLevelType w:val="multilevel"/>
    <w:tmpl w:val="6D40BE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1B570FC"/>
    <w:multiLevelType w:val="hybridMultilevel"/>
    <w:tmpl w:val="74AE9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856F60"/>
    <w:multiLevelType w:val="multilevel"/>
    <w:tmpl w:val="00D08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5EB2BDB"/>
    <w:multiLevelType w:val="multilevel"/>
    <w:tmpl w:val="654227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11220F6"/>
    <w:multiLevelType w:val="multilevel"/>
    <w:tmpl w:val="8ED28CC0"/>
    <w:lvl w:ilvl="0">
      <w:start w:val="1"/>
      <w:numFmt w:val="decimal"/>
      <w:lvlText w:val="%1."/>
      <w:lvlJc w:val="left"/>
      <w:pPr>
        <w:ind w:left="1380" w:hanging="1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081"/>
    <w:rsid w:val="00000096"/>
    <w:rsid w:val="00000225"/>
    <w:rsid w:val="000004CD"/>
    <w:rsid w:val="000008C8"/>
    <w:rsid w:val="00000B50"/>
    <w:rsid w:val="00000EB3"/>
    <w:rsid w:val="00000FE4"/>
    <w:rsid w:val="00001354"/>
    <w:rsid w:val="00001C93"/>
    <w:rsid w:val="00001DE5"/>
    <w:rsid w:val="0000203D"/>
    <w:rsid w:val="0000208C"/>
    <w:rsid w:val="000020A2"/>
    <w:rsid w:val="00002A19"/>
    <w:rsid w:val="0000318B"/>
    <w:rsid w:val="00003552"/>
    <w:rsid w:val="0000356B"/>
    <w:rsid w:val="000037DE"/>
    <w:rsid w:val="0000393D"/>
    <w:rsid w:val="00004697"/>
    <w:rsid w:val="00004B67"/>
    <w:rsid w:val="00004C2E"/>
    <w:rsid w:val="00004CCD"/>
    <w:rsid w:val="0000506B"/>
    <w:rsid w:val="000050C9"/>
    <w:rsid w:val="0000550A"/>
    <w:rsid w:val="00005577"/>
    <w:rsid w:val="000058B1"/>
    <w:rsid w:val="00005F19"/>
    <w:rsid w:val="0000695E"/>
    <w:rsid w:val="000069A6"/>
    <w:rsid w:val="00006A9B"/>
    <w:rsid w:val="000073F2"/>
    <w:rsid w:val="00007882"/>
    <w:rsid w:val="000079CF"/>
    <w:rsid w:val="00007AEA"/>
    <w:rsid w:val="00007AEB"/>
    <w:rsid w:val="00007B3A"/>
    <w:rsid w:val="00007E70"/>
    <w:rsid w:val="0001012C"/>
    <w:rsid w:val="00010287"/>
    <w:rsid w:val="0001031B"/>
    <w:rsid w:val="0001038E"/>
    <w:rsid w:val="00010711"/>
    <w:rsid w:val="0001085B"/>
    <w:rsid w:val="00011044"/>
    <w:rsid w:val="00011126"/>
    <w:rsid w:val="000111C8"/>
    <w:rsid w:val="00011567"/>
    <w:rsid w:val="000115D4"/>
    <w:rsid w:val="00011655"/>
    <w:rsid w:val="00011D61"/>
    <w:rsid w:val="00011E16"/>
    <w:rsid w:val="000127C4"/>
    <w:rsid w:val="00012815"/>
    <w:rsid w:val="000129D6"/>
    <w:rsid w:val="00012A2F"/>
    <w:rsid w:val="00012A52"/>
    <w:rsid w:val="00012BA8"/>
    <w:rsid w:val="00012F73"/>
    <w:rsid w:val="000136AA"/>
    <w:rsid w:val="0001382F"/>
    <w:rsid w:val="00013A87"/>
    <w:rsid w:val="00013ED9"/>
    <w:rsid w:val="00013F44"/>
    <w:rsid w:val="0001437A"/>
    <w:rsid w:val="000145F3"/>
    <w:rsid w:val="000146A0"/>
    <w:rsid w:val="0001477E"/>
    <w:rsid w:val="0001492C"/>
    <w:rsid w:val="00014A5F"/>
    <w:rsid w:val="00014B93"/>
    <w:rsid w:val="00014C1A"/>
    <w:rsid w:val="00014C4B"/>
    <w:rsid w:val="000150CB"/>
    <w:rsid w:val="0001587B"/>
    <w:rsid w:val="00016035"/>
    <w:rsid w:val="000162A9"/>
    <w:rsid w:val="000165A8"/>
    <w:rsid w:val="00016635"/>
    <w:rsid w:val="0001698D"/>
    <w:rsid w:val="00016AEB"/>
    <w:rsid w:val="000173FA"/>
    <w:rsid w:val="00017957"/>
    <w:rsid w:val="00017F23"/>
    <w:rsid w:val="00020289"/>
    <w:rsid w:val="0002045E"/>
    <w:rsid w:val="0002074A"/>
    <w:rsid w:val="00020761"/>
    <w:rsid w:val="00020B76"/>
    <w:rsid w:val="00020F0D"/>
    <w:rsid w:val="0002138D"/>
    <w:rsid w:val="000217EF"/>
    <w:rsid w:val="00021871"/>
    <w:rsid w:val="00021BCD"/>
    <w:rsid w:val="00021CC6"/>
    <w:rsid w:val="00021E35"/>
    <w:rsid w:val="000222D3"/>
    <w:rsid w:val="0002259E"/>
    <w:rsid w:val="00022788"/>
    <w:rsid w:val="00022B22"/>
    <w:rsid w:val="00022B56"/>
    <w:rsid w:val="00022BFB"/>
    <w:rsid w:val="00022E8F"/>
    <w:rsid w:val="0002328E"/>
    <w:rsid w:val="00023468"/>
    <w:rsid w:val="00023594"/>
    <w:rsid w:val="00023673"/>
    <w:rsid w:val="000240B4"/>
    <w:rsid w:val="0002422A"/>
    <w:rsid w:val="0002431D"/>
    <w:rsid w:val="000243FF"/>
    <w:rsid w:val="0002457C"/>
    <w:rsid w:val="00024B94"/>
    <w:rsid w:val="00024D5A"/>
    <w:rsid w:val="00025097"/>
    <w:rsid w:val="00025988"/>
    <w:rsid w:val="000267A2"/>
    <w:rsid w:val="00026836"/>
    <w:rsid w:val="00026867"/>
    <w:rsid w:val="00026ACB"/>
    <w:rsid w:val="00026AF7"/>
    <w:rsid w:val="00026B88"/>
    <w:rsid w:val="00026C18"/>
    <w:rsid w:val="00026CBC"/>
    <w:rsid w:val="00026E17"/>
    <w:rsid w:val="0002714E"/>
    <w:rsid w:val="0002729D"/>
    <w:rsid w:val="000277F1"/>
    <w:rsid w:val="00027C10"/>
    <w:rsid w:val="00027C65"/>
    <w:rsid w:val="0003035D"/>
    <w:rsid w:val="0003067A"/>
    <w:rsid w:val="00030965"/>
    <w:rsid w:val="00030AF8"/>
    <w:rsid w:val="00030D6C"/>
    <w:rsid w:val="0003109D"/>
    <w:rsid w:val="00031507"/>
    <w:rsid w:val="0003189F"/>
    <w:rsid w:val="00031959"/>
    <w:rsid w:val="00031BDB"/>
    <w:rsid w:val="00031C2B"/>
    <w:rsid w:val="00031C65"/>
    <w:rsid w:val="00032185"/>
    <w:rsid w:val="00032202"/>
    <w:rsid w:val="0003231C"/>
    <w:rsid w:val="00032469"/>
    <w:rsid w:val="00032A58"/>
    <w:rsid w:val="00032B4D"/>
    <w:rsid w:val="00032EF4"/>
    <w:rsid w:val="00033173"/>
    <w:rsid w:val="00033787"/>
    <w:rsid w:val="00033850"/>
    <w:rsid w:val="000338E0"/>
    <w:rsid w:val="00033D2E"/>
    <w:rsid w:val="000343A5"/>
    <w:rsid w:val="00034427"/>
    <w:rsid w:val="0003458D"/>
    <w:rsid w:val="000346F6"/>
    <w:rsid w:val="00034CB7"/>
    <w:rsid w:val="00034EC5"/>
    <w:rsid w:val="000350BD"/>
    <w:rsid w:val="00035658"/>
    <w:rsid w:val="000359B6"/>
    <w:rsid w:val="00035B1A"/>
    <w:rsid w:val="00035C79"/>
    <w:rsid w:val="000362BB"/>
    <w:rsid w:val="000369B3"/>
    <w:rsid w:val="000369E3"/>
    <w:rsid w:val="00036D8C"/>
    <w:rsid w:val="00036EF3"/>
    <w:rsid w:val="00037508"/>
    <w:rsid w:val="000375BA"/>
    <w:rsid w:val="00037612"/>
    <w:rsid w:val="0003761A"/>
    <w:rsid w:val="00037B25"/>
    <w:rsid w:val="000403B4"/>
    <w:rsid w:val="0004051C"/>
    <w:rsid w:val="00040B56"/>
    <w:rsid w:val="00040C69"/>
    <w:rsid w:val="00040DB4"/>
    <w:rsid w:val="00040F2E"/>
    <w:rsid w:val="00041764"/>
    <w:rsid w:val="00041DC1"/>
    <w:rsid w:val="000422BE"/>
    <w:rsid w:val="00042543"/>
    <w:rsid w:val="00042817"/>
    <w:rsid w:val="0004281E"/>
    <w:rsid w:val="00042883"/>
    <w:rsid w:val="000428FD"/>
    <w:rsid w:val="00042B0B"/>
    <w:rsid w:val="00043040"/>
    <w:rsid w:val="000432FC"/>
    <w:rsid w:val="00043326"/>
    <w:rsid w:val="000437FC"/>
    <w:rsid w:val="0004390A"/>
    <w:rsid w:val="00043ADC"/>
    <w:rsid w:val="00043D2F"/>
    <w:rsid w:val="00044318"/>
    <w:rsid w:val="00044975"/>
    <w:rsid w:val="000459B4"/>
    <w:rsid w:val="00045CCA"/>
    <w:rsid w:val="00045DC5"/>
    <w:rsid w:val="00045EC9"/>
    <w:rsid w:val="000461C8"/>
    <w:rsid w:val="000468D1"/>
    <w:rsid w:val="00046C06"/>
    <w:rsid w:val="00047231"/>
    <w:rsid w:val="0004772A"/>
    <w:rsid w:val="00047B68"/>
    <w:rsid w:val="00047BD5"/>
    <w:rsid w:val="00047D32"/>
    <w:rsid w:val="00047E1E"/>
    <w:rsid w:val="00050515"/>
    <w:rsid w:val="00050AA8"/>
    <w:rsid w:val="00050C53"/>
    <w:rsid w:val="000510DB"/>
    <w:rsid w:val="0005115E"/>
    <w:rsid w:val="00051191"/>
    <w:rsid w:val="000515A1"/>
    <w:rsid w:val="000515CB"/>
    <w:rsid w:val="000516BD"/>
    <w:rsid w:val="00051FD7"/>
    <w:rsid w:val="0005254E"/>
    <w:rsid w:val="00052652"/>
    <w:rsid w:val="00052D18"/>
    <w:rsid w:val="00053981"/>
    <w:rsid w:val="00053F00"/>
    <w:rsid w:val="000541F0"/>
    <w:rsid w:val="00054813"/>
    <w:rsid w:val="00054D3B"/>
    <w:rsid w:val="00054DEB"/>
    <w:rsid w:val="0005533E"/>
    <w:rsid w:val="00055962"/>
    <w:rsid w:val="000559D2"/>
    <w:rsid w:val="00055C36"/>
    <w:rsid w:val="00055C58"/>
    <w:rsid w:val="00055D24"/>
    <w:rsid w:val="00055D7D"/>
    <w:rsid w:val="00055F82"/>
    <w:rsid w:val="00056151"/>
    <w:rsid w:val="00056594"/>
    <w:rsid w:val="00056AA8"/>
    <w:rsid w:val="00056B01"/>
    <w:rsid w:val="00056E99"/>
    <w:rsid w:val="00057267"/>
    <w:rsid w:val="000572AE"/>
    <w:rsid w:val="000573CB"/>
    <w:rsid w:val="000574A9"/>
    <w:rsid w:val="000575F8"/>
    <w:rsid w:val="00057813"/>
    <w:rsid w:val="00057FB0"/>
    <w:rsid w:val="000604CD"/>
    <w:rsid w:val="00060625"/>
    <w:rsid w:val="000607E2"/>
    <w:rsid w:val="0006089B"/>
    <w:rsid w:val="0006093A"/>
    <w:rsid w:val="00060CC2"/>
    <w:rsid w:val="00061026"/>
    <w:rsid w:val="00061310"/>
    <w:rsid w:val="000617CD"/>
    <w:rsid w:val="00061810"/>
    <w:rsid w:val="00061936"/>
    <w:rsid w:val="000619D2"/>
    <w:rsid w:val="00061DC7"/>
    <w:rsid w:val="00061F4A"/>
    <w:rsid w:val="00061F89"/>
    <w:rsid w:val="000625FD"/>
    <w:rsid w:val="000626FE"/>
    <w:rsid w:val="00062EC8"/>
    <w:rsid w:val="0006325A"/>
    <w:rsid w:val="000634E5"/>
    <w:rsid w:val="0006365F"/>
    <w:rsid w:val="000639C8"/>
    <w:rsid w:val="00063D57"/>
    <w:rsid w:val="00063E1B"/>
    <w:rsid w:val="00063FD9"/>
    <w:rsid w:val="000643A2"/>
    <w:rsid w:val="000643AF"/>
    <w:rsid w:val="0006442E"/>
    <w:rsid w:val="0006467D"/>
    <w:rsid w:val="0006485F"/>
    <w:rsid w:val="00064A4A"/>
    <w:rsid w:val="0006556C"/>
    <w:rsid w:val="00065840"/>
    <w:rsid w:val="00065BE1"/>
    <w:rsid w:val="000669D2"/>
    <w:rsid w:val="000671B2"/>
    <w:rsid w:val="000675CA"/>
    <w:rsid w:val="00067766"/>
    <w:rsid w:val="000678F5"/>
    <w:rsid w:val="00067EC2"/>
    <w:rsid w:val="00070108"/>
    <w:rsid w:val="00070181"/>
    <w:rsid w:val="000701EF"/>
    <w:rsid w:val="0007062D"/>
    <w:rsid w:val="00070B2B"/>
    <w:rsid w:val="00070BEB"/>
    <w:rsid w:val="00070E10"/>
    <w:rsid w:val="00070F39"/>
    <w:rsid w:val="000713FA"/>
    <w:rsid w:val="0007192B"/>
    <w:rsid w:val="00071A14"/>
    <w:rsid w:val="00071DC5"/>
    <w:rsid w:val="00071F34"/>
    <w:rsid w:val="00071FBE"/>
    <w:rsid w:val="00072183"/>
    <w:rsid w:val="00072218"/>
    <w:rsid w:val="00072571"/>
    <w:rsid w:val="00072C43"/>
    <w:rsid w:val="00072D1E"/>
    <w:rsid w:val="00072D84"/>
    <w:rsid w:val="00073572"/>
    <w:rsid w:val="000737FF"/>
    <w:rsid w:val="00073A5A"/>
    <w:rsid w:val="00073DB0"/>
    <w:rsid w:val="00073E92"/>
    <w:rsid w:val="000743B3"/>
    <w:rsid w:val="00074405"/>
    <w:rsid w:val="00074B85"/>
    <w:rsid w:val="000751D1"/>
    <w:rsid w:val="00075388"/>
    <w:rsid w:val="000755BA"/>
    <w:rsid w:val="0007657F"/>
    <w:rsid w:val="00076B14"/>
    <w:rsid w:val="00076B3B"/>
    <w:rsid w:val="00076CBA"/>
    <w:rsid w:val="0007736D"/>
    <w:rsid w:val="000775B0"/>
    <w:rsid w:val="0007765A"/>
    <w:rsid w:val="000777A9"/>
    <w:rsid w:val="00077B76"/>
    <w:rsid w:val="00077F34"/>
    <w:rsid w:val="00080882"/>
    <w:rsid w:val="00080A78"/>
    <w:rsid w:val="00080C68"/>
    <w:rsid w:val="00080FE1"/>
    <w:rsid w:val="00081461"/>
    <w:rsid w:val="000815C8"/>
    <w:rsid w:val="000818DC"/>
    <w:rsid w:val="00081BAC"/>
    <w:rsid w:val="00081CB4"/>
    <w:rsid w:val="00081D96"/>
    <w:rsid w:val="0008237D"/>
    <w:rsid w:val="000823A2"/>
    <w:rsid w:val="000824B9"/>
    <w:rsid w:val="00082D73"/>
    <w:rsid w:val="00082F0A"/>
    <w:rsid w:val="000837E9"/>
    <w:rsid w:val="0008381E"/>
    <w:rsid w:val="00083C3F"/>
    <w:rsid w:val="00083CA7"/>
    <w:rsid w:val="00083CDF"/>
    <w:rsid w:val="000840B2"/>
    <w:rsid w:val="000841B7"/>
    <w:rsid w:val="000842B7"/>
    <w:rsid w:val="000849BB"/>
    <w:rsid w:val="000849E6"/>
    <w:rsid w:val="00084ABC"/>
    <w:rsid w:val="00084F2F"/>
    <w:rsid w:val="0008517B"/>
    <w:rsid w:val="0008519E"/>
    <w:rsid w:val="000851AB"/>
    <w:rsid w:val="000852A8"/>
    <w:rsid w:val="00085472"/>
    <w:rsid w:val="00085499"/>
    <w:rsid w:val="000857F1"/>
    <w:rsid w:val="00085B8E"/>
    <w:rsid w:val="00085FD5"/>
    <w:rsid w:val="00086668"/>
    <w:rsid w:val="00086961"/>
    <w:rsid w:val="000872F8"/>
    <w:rsid w:val="00087661"/>
    <w:rsid w:val="00087926"/>
    <w:rsid w:val="000879C8"/>
    <w:rsid w:val="00087AC9"/>
    <w:rsid w:val="00090624"/>
    <w:rsid w:val="00090B76"/>
    <w:rsid w:val="00090B96"/>
    <w:rsid w:val="0009185E"/>
    <w:rsid w:val="000918E9"/>
    <w:rsid w:val="00091ABB"/>
    <w:rsid w:val="00091B05"/>
    <w:rsid w:val="00091D91"/>
    <w:rsid w:val="00091F7A"/>
    <w:rsid w:val="000922F2"/>
    <w:rsid w:val="000923FC"/>
    <w:rsid w:val="00092B87"/>
    <w:rsid w:val="00092E09"/>
    <w:rsid w:val="00092E5A"/>
    <w:rsid w:val="00093074"/>
    <w:rsid w:val="00093334"/>
    <w:rsid w:val="00093378"/>
    <w:rsid w:val="0009362E"/>
    <w:rsid w:val="00093655"/>
    <w:rsid w:val="000939F6"/>
    <w:rsid w:val="00093ACB"/>
    <w:rsid w:val="00093F6C"/>
    <w:rsid w:val="00094090"/>
    <w:rsid w:val="00094109"/>
    <w:rsid w:val="00094174"/>
    <w:rsid w:val="000941D5"/>
    <w:rsid w:val="0009482D"/>
    <w:rsid w:val="00094997"/>
    <w:rsid w:val="00095496"/>
    <w:rsid w:val="00095681"/>
    <w:rsid w:val="00095824"/>
    <w:rsid w:val="00095E49"/>
    <w:rsid w:val="000960E3"/>
    <w:rsid w:val="00096156"/>
    <w:rsid w:val="0009672C"/>
    <w:rsid w:val="000969C6"/>
    <w:rsid w:val="000969D2"/>
    <w:rsid w:val="00096AFA"/>
    <w:rsid w:val="00096CB0"/>
    <w:rsid w:val="00096D86"/>
    <w:rsid w:val="00096E00"/>
    <w:rsid w:val="00096E3D"/>
    <w:rsid w:val="00097008"/>
    <w:rsid w:val="0009717F"/>
    <w:rsid w:val="00097210"/>
    <w:rsid w:val="0009771B"/>
    <w:rsid w:val="00097AE0"/>
    <w:rsid w:val="00097EAF"/>
    <w:rsid w:val="000A07C8"/>
    <w:rsid w:val="000A091C"/>
    <w:rsid w:val="000A0971"/>
    <w:rsid w:val="000A1138"/>
    <w:rsid w:val="000A1422"/>
    <w:rsid w:val="000A14CA"/>
    <w:rsid w:val="000A14CD"/>
    <w:rsid w:val="000A1718"/>
    <w:rsid w:val="000A1A01"/>
    <w:rsid w:val="000A1BF6"/>
    <w:rsid w:val="000A1CA0"/>
    <w:rsid w:val="000A2029"/>
    <w:rsid w:val="000A2475"/>
    <w:rsid w:val="000A2B03"/>
    <w:rsid w:val="000A2C21"/>
    <w:rsid w:val="000A2C2E"/>
    <w:rsid w:val="000A31B6"/>
    <w:rsid w:val="000A335B"/>
    <w:rsid w:val="000A3AF4"/>
    <w:rsid w:val="000A3C17"/>
    <w:rsid w:val="000A3DDA"/>
    <w:rsid w:val="000A3EB6"/>
    <w:rsid w:val="000A3F42"/>
    <w:rsid w:val="000A4E1D"/>
    <w:rsid w:val="000A4FB2"/>
    <w:rsid w:val="000A5493"/>
    <w:rsid w:val="000A5589"/>
    <w:rsid w:val="000A5C24"/>
    <w:rsid w:val="000A63FD"/>
    <w:rsid w:val="000A6A1A"/>
    <w:rsid w:val="000A714F"/>
    <w:rsid w:val="000A72B0"/>
    <w:rsid w:val="000A7549"/>
    <w:rsid w:val="000A7625"/>
    <w:rsid w:val="000A7842"/>
    <w:rsid w:val="000A7F3A"/>
    <w:rsid w:val="000A7F58"/>
    <w:rsid w:val="000B01B9"/>
    <w:rsid w:val="000B033C"/>
    <w:rsid w:val="000B062A"/>
    <w:rsid w:val="000B068F"/>
    <w:rsid w:val="000B0CEC"/>
    <w:rsid w:val="000B12D8"/>
    <w:rsid w:val="000B191D"/>
    <w:rsid w:val="000B1A1A"/>
    <w:rsid w:val="000B1E80"/>
    <w:rsid w:val="000B1ED6"/>
    <w:rsid w:val="000B1F6F"/>
    <w:rsid w:val="000B2177"/>
    <w:rsid w:val="000B2202"/>
    <w:rsid w:val="000B2327"/>
    <w:rsid w:val="000B2346"/>
    <w:rsid w:val="000B2425"/>
    <w:rsid w:val="000B28C3"/>
    <w:rsid w:val="000B2E75"/>
    <w:rsid w:val="000B2F58"/>
    <w:rsid w:val="000B31E9"/>
    <w:rsid w:val="000B33C7"/>
    <w:rsid w:val="000B38A3"/>
    <w:rsid w:val="000B3D32"/>
    <w:rsid w:val="000B3ECE"/>
    <w:rsid w:val="000B41A2"/>
    <w:rsid w:val="000B41B6"/>
    <w:rsid w:val="000B4822"/>
    <w:rsid w:val="000B4C80"/>
    <w:rsid w:val="000B4E3F"/>
    <w:rsid w:val="000B51BB"/>
    <w:rsid w:val="000B52C5"/>
    <w:rsid w:val="000B556D"/>
    <w:rsid w:val="000B55F7"/>
    <w:rsid w:val="000B56C1"/>
    <w:rsid w:val="000B57E8"/>
    <w:rsid w:val="000B5980"/>
    <w:rsid w:val="000B5E45"/>
    <w:rsid w:val="000B60CD"/>
    <w:rsid w:val="000B616A"/>
    <w:rsid w:val="000B6734"/>
    <w:rsid w:val="000B6CD5"/>
    <w:rsid w:val="000B7381"/>
    <w:rsid w:val="000B74D2"/>
    <w:rsid w:val="000B7738"/>
    <w:rsid w:val="000B7E29"/>
    <w:rsid w:val="000B7EFE"/>
    <w:rsid w:val="000C0025"/>
    <w:rsid w:val="000C02A8"/>
    <w:rsid w:val="000C08C3"/>
    <w:rsid w:val="000C0BC7"/>
    <w:rsid w:val="000C0C9C"/>
    <w:rsid w:val="000C123C"/>
    <w:rsid w:val="000C1861"/>
    <w:rsid w:val="000C1C84"/>
    <w:rsid w:val="000C1E1D"/>
    <w:rsid w:val="000C211E"/>
    <w:rsid w:val="000C21F5"/>
    <w:rsid w:val="000C24E6"/>
    <w:rsid w:val="000C285E"/>
    <w:rsid w:val="000C2BDE"/>
    <w:rsid w:val="000C3220"/>
    <w:rsid w:val="000C340C"/>
    <w:rsid w:val="000C37D0"/>
    <w:rsid w:val="000C3937"/>
    <w:rsid w:val="000C41C8"/>
    <w:rsid w:val="000C4214"/>
    <w:rsid w:val="000C43DF"/>
    <w:rsid w:val="000C4561"/>
    <w:rsid w:val="000C471B"/>
    <w:rsid w:val="000C473A"/>
    <w:rsid w:val="000C488F"/>
    <w:rsid w:val="000C4B14"/>
    <w:rsid w:val="000C5A91"/>
    <w:rsid w:val="000C5C6A"/>
    <w:rsid w:val="000C5C88"/>
    <w:rsid w:val="000C5D66"/>
    <w:rsid w:val="000C5E87"/>
    <w:rsid w:val="000C5EB9"/>
    <w:rsid w:val="000C5FD0"/>
    <w:rsid w:val="000C6639"/>
    <w:rsid w:val="000C685C"/>
    <w:rsid w:val="000C6894"/>
    <w:rsid w:val="000C6A13"/>
    <w:rsid w:val="000C6B2C"/>
    <w:rsid w:val="000C6CBE"/>
    <w:rsid w:val="000C71F2"/>
    <w:rsid w:val="000C7233"/>
    <w:rsid w:val="000C79C7"/>
    <w:rsid w:val="000C79D8"/>
    <w:rsid w:val="000D0059"/>
    <w:rsid w:val="000D0582"/>
    <w:rsid w:val="000D07A5"/>
    <w:rsid w:val="000D0974"/>
    <w:rsid w:val="000D0C13"/>
    <w:rsid w:val="000D0DAD"/>
    <w:rsid w:val="000D0F85"/>
    <w:rsid w:val="000D1703"/>
    <w:rsid w:val="000D17C8"/>
    <w:rsid w:val="000D1841"/>
    <w:rsid w:val="000D1E2D"/>
    <w:rsid w:val="000D1E8D"/>
    <w:rsid w:val="000D1F49"/>
    <w:rsid w:val="000D2017"/>
    <w:rsid w:val="000D215F"/>
    <w:rsid w:val="000D225A"/>
    <w:rsid w:val="000D229F"/>
    <w:rsid w:val="000D24E7"/>
    <w:rsid w:val="000D277E"/>
    <w:rsid w:val="000D2CD6"/>
    <w:rsid w:val="000D2D9B"/>
    <w:rsid w:val="000D2DF5"/>
    <w:rsid w:val="000D2EDD"/>
    <w:rsid w:val="000D2F9F"/>
    <w:rsid w:val="000D320B"/>
    <w:rsid w:val="000D36F2"/>
    <w:rsid w:val="000D38C9"/>
    <w:rsid w:val="000D3D9D"/>
    <w:rsid w:val="000D3E21"/>
    <w:rsid w:val="000D3E3F"/>
    <w:rsid w:val="000D4124"/>
    <w:rsid w:val="000D4126"/>
    <w:rsid w:val="000D416E"/>
    <w:rsid w:val="000D4CAD"/>
    <w:rsid w:val="000D4D22"/>
    <w:rsid w:val="000D540B"/>
    <w:rsid w:val="000D5582"/>
    <w:rsid w:val="000D579F"/>
    <w:rsid w:val="000D57B7"/>
    <w:rsid w:val="000D583B"/>
    <w:rsid w:val="000D5938"/>
    <w:rsid w:val="000D5959"/>
    <w:rsid w:val="000D5AAE"/>
    <w:rsid w:val="000D5C67"/>
    <w:rsid w:val="000D5FEC"/>
    <w:rsid w:val="000D603F"/>
    <w:rsid w:val="000D61CD"/>
    <w:rsid w:val="000D64AD"/>
    <w:rsid w:val="000D6A3F"/>
    <w:rsid w:val="000D6B64"/>
    <w:rsid w:val="000D6E80"/>
    <w:rsid w:val="000D7058"/>
    <w:rsid w:val="000D7F70"/>
    <w:rsid w:val="000E0439"/>
    <w:rsid w:val="000E0E5D"/>
    <w:rsid w:val="000E0FAE"/>
    <w:rsid w:val="000E11AC"/>
    <w:rsid w:val="000E1AB5"/>
    <w:rsid w:val="000E1BF2"/>
    <w:rsid w:val="000E1C29"/>
    <w:rsid w:val="000E2134"/>
    <w:rsid w:val="000E2235"/>
    <w:rsid w:val="000E2385"/>
    <w:rsid w:val="000E23CC"/>
    <w:rsid w:val="000E2645"/>
    <w:rsid w:val="000E27E8"/>
    <w:rsid w:val="000E2858"/>
    <w:rsid w:val="000E294E"/>
    <w:rsid w:val="000E2A03"/>
    <w:rsid w:val="000E2C6A"/>
    <w:rsid w:val="000E2F5B"/>
    <w:rsid w:val="000E2FEE"/>
    <w:rsid w:val="000E35F0"/>
    <w:rsid w:val="000E390B"/>
    <w:rsid w:val="000E3B05"/>
    <w:rsid w:val="000E3B7E"/>
    <w:rsid w:val="000E3B9A"/>
    <w:rsid w:val="000E3EEF"/>
    <w:rsid w:val="000E43CC"/>
    <w:rsid w:val="000E4794"/>
    <w:rsid w:val="000E48B4"/>
    <w:rsid w:val="000E4A9A"/>
    <w:rsid w:val="000E4B05"/>
    <w:rsid w:val="000E4B99"/>
    <w:rsid w:val="000E4E07"/>
    <w:rsid w:val="000E4F1A"/>
    <w:rsid w:val="000E511B"/>
    <w:rsid w:val="000E5A00"/>
    <w:rsid w:val="000E5B4F"/>
    <w:rsid w:val="000E5CDF"/>
    <w:rsid w:val="000E5F34"/>
    <w:rsid w:val="000E6783"/>
    <w:rsid w:val="000E6A33"/>
    <w:rsid w:val="000E6DDC"/>
    <w:rsid w:val="000E6E57"/>
    <w:rsid w:val="000E6EF2"/>
    <w:rsid w:val="000E755A"/>
    <w:rsid w:val="000E7658"/>
    <w:rsid w:val="000E782A"/>
    <w:rsid w:val="000E787E"/>
    <w:rsid w:val="000E7977"/>
    <w:rsid w:val="000E7D6D"/>
    <w:rsid w:val="000F0058"/>
    <w:rsid w:val="000F016B"/>
    <w:rsid w:val="000F0BBD"/>
    <w:rsid w:val="000F0C2C"/>
    <w:rsid w:val="000F0CED"/>
    <w:rsid w:val="000F1039"/>
    <w:rsid w:val="000F1117"/>
    <w:rsid w:val="000F12A9"/>
    <w:rsid w:val="000F12C1"/>
    <w:rsid w:val="000F1B6A"/>
    <w:rsid w:val="000F1BBB"/>
    <w:rsid w:val="000F1C24"/>
    <w:rsid w:val="000F1D58"/>
    <w:rsid w:val="000F20EF"/>
    <w:rsid w:val="000F2231"/>
    <w:rsid w:val="000F2622"/>
    <w:rsid w:val="000F2630"/>
    <w:rsid w:val="000F2A6B"/>
    <w:rsid w:val="000F2F80"/>
    <w:rsid w:val="000F3016"/>
    <w:rsid w:val="000F306E"/>
    <w:rsid w:val="000F32EE"/>
    <w:rsid w:val="000F32EF"/>
    <w:rsid w:val="000F35BE"/>
    <w:rsid w:val="000F4228"/>
    <w:rsid w:val="000F4347"/>
    <w:rsid w:val="000F4A2B"/>
    <w:rsid w:val="000F4D76"/>
    <w:rsid w:val="000F4EF6"/>
    <w:rsid w:val="000F4F9D"/>
    <w:rsid w:val="000F561C"/>
    <w:rsid w:val="000F56FC"/>
    <w:rsid w:val="000F581C"/>
    <w:rsid w:val="000F5B81"/>
    <w:rsid w:val="000F5BB1"/>
    <w:rsid w:val="000F5BEF"/>
    <w:rsid w:val="000F5C04"/>
    <w:rsid w:val="000F5C21"/>
    <w:rsid w:val="000F5CE2"/>
    <w:rsid w:val="000F5D02"/>
    <w:rsid w:val="000F6043"/>
    <w:rsid w:val="000F605F"/>
    <w:rsid w:val="000F60A4"/>
    <w:rsid w:val="000F61C6"/>
    <w:rsid w:val="000F63C0"/>
    <w:rsid w:val="000F6735"/>
    <w:rsid w:val="000F6A08"/>
    <w:rsid w:val="000F6A1D"/>
    <w:rsid w:val="000F6AE5"/>
    <w:rsid w:val="000F6B98"/>
    <w:rsid w:val="000F6CA7"/>
    <w:rsid w:val="000F6D57"/>
    <w:rsid w:val="000F6DFA"/>
    <w:rsid w:val="000F7100"/>
    <w:rsid w:val="000F73B3"/>
    <w:rsid w:val="000F742D"/>
    <w:rsid w:val="000F758E"/>
    <w:rsid w:val="000F7676"/>
    <w:rsid w:val="000F7782"/>
    <w:rsid w:val="000F7AE0"/>
    <w:rsid w:val="000F7EAE"/>
    <w:rsid w:val="0010032D"/>
    <w:rsid w:val="00100333"/>
    <w:rsid w:val="00100B67"/>
    <w:rsid w:val="00100DCE"/>
    <w:rsid w:val="00100E2F"/>
    <w:rsid w:val="0010134E"/>
    <w:rsid w:val="001014DE"/>
    <w:rsid w:val="00101594"/>
    <w:rsid w:val="001017D9"/>
    <w:rsid w:val="00101803"/>
    <w:rsid w:val="00101A9F"/>
    <w:rsid w:val="00101AA2"/>
    <w:rsid w:val="00101AB3"/>
    <w:rsid w:val="00101C2E"/>
    <w:rsid w:val="00101C80"/>
    <w:rsid w:val="001020A4"/>
    <w:rsid w:val="001020C3"/>
    <w:rsid w:val="0010250E"/>
    <w:rsid w:val="00102695"/>
    <w:rsid w:val="001026B6"/>
    <w:rsid w:val="00102D46"/>
    <w:rsid w:val="001035C4"/>
    <w:rsid w:val="00103A82"/>
    <w:rsid w:val="00103CBF"/>
    <w:rsid w:val="00103D50"/>
    <w:rsid w:val="0010413B"/>
    <w:rsid w:val="0010446F"/>
    <w:rsid w:val="0010465B"/>
    <w:rsid w:val="00104D70"/>
    <w:rsid w:val="00104F73"/>
    <w:rsid w:val="00104FE8"/>
    <w:rsid w:val="0010500C"/>
    <w:rsid w:val="00105032"/>
    <w:rsid w:val="00105327"/>
    <w:rsid w:val="00105909"/>
    <w:rsid w:val="00106577"/>
    <w:rsid w:val="00106812"/>
    <w:rsid w:val="00106AA6"/>
    <w:rsid w:val="00106B3A"/>
    <w:rsid w:val="00106DE6"/>
    <w:rsid w:val="00106E43"/>
    <w:rsid w:val="001070D4"/>
    <w:rsid w:val="001077FB"/>
    <w:rsid w:val="00107BDE"/>
    <w:rsid w:val="00107C48"/>
    <w:rsid w:val="00107CBB"/>
    <w:rsid w:val="0011000B"/>
    <w:rsid w:val="001102AA"/>
    <w:rsid w:val="00110436"/>
    <w:rsid w:val="00110592"/>
    <w:rsid w:val="001105B3"/>
    <w:rsid w:val="0011071E"/>
    <w:rsid w:val="001107E3"/>
    <w:rsid w:val="00110BBC"/>
    <w:rsid w:val="00110BCE"/>
    <w:rsid w:val="00110E89"/>
    <w:rsid w:val="00110EB0"/>
    <w:rsid w:val="00110F4B"/>
    <w:rsid w:val="0011113D"/>
    <w:rsid w:val="00111BA2"/>
    <w:rsid w:val="00111C2B"/>
    <w:rsid w:val="00112982"/>
    <w:rsid w:val="00112AC4"/>
    <w:rsid w:val="00112AE5"/>
    <w:rsid w:val="00112F8B"/>
    <w:rsid w:val="00113244"/>
    <w:rsid w:val="0011332E"/>
    <w:rsid w:val="0011346C"/>
    <w:rsid w:val="0011373D"/>
    <w:rsid w:val="001139A3"/>
    <w:rsid w:val="00113BB0"/>
    <w:rsid w:val="00113C50"/>
    <w:rsid w:val="00113D7C"/>
    <w:rsid w:val="00113E7A"/>
    <w:rsid w:val="00113F48"/>
    <w:rsid w:val="00114049"/>
    <w:rsid w:val="00114382"/>
    <w:rsid w:val="00114718"/>
    <w:rsid w:val="00114750"/>
    <w:rsid w:val="00114833"/>
    <w:rsid w:val="00114933"/>
    <w:rsid w:val="00114A62"/>
    <w:rsid w:val="00115290"/>
    <w:rsid w:val="0011550B"/>
    <w:rsid w:val="00115E53"/>
    <w:rsid w:val="001163BE"/>
    <w:rsid w:val="00116608"/>
    <w:rsid w:val="001168BD"/>
    <w:rsid w:val="001168F4"/>
    <w:rsid w:val="00116A0A"/>
    <w:rsid w:val="00116A7B"/>
    <w:rsid w:val="0011715D"/>
    <w:rsid w:val="00117525"/>
    <w:rsid w:val="00117733"/>
    <w:rsid w:val="00117C02"/>
    <w:rsid w:val="00117D80"/>
    <w:rsid w:val="00117E55"/>
    <w:rsid w:val="001200CC"/>
    <w:rsid w:val="00120513"/>
    <w:rsid w:val="00120D3F"/>
    <w:rsid w:val="00120E9D"/>
    <w:rsid w:val="00120EC2"/>
    <w:rsid w:val="00121113"/>
    <w:rsid w:val="001218C5"/>
    <w:rsid w:val="001222A8"/>
    <w:rsid w:val="00122538"/>
    <w:rsid w:val="001229C0"/>
    <w:rsid w:val="00122A06"/>
    <w:rsid w:val="00122CDE"/>
    <w:rsid w:val="00123353"/>
    <w:rsid w:val="00123681"/>
    <w:rsid w:val="00123939"/>
    <w:rsid w:val="00123968"/>
    <w:rsid w:val="00123970"/>
    <w:rsid w:val="001239E2"/>
    <w:rsid w:val="00123A85"/>
    <w:rsid w:val="00123A8A"/>
    <w:rsid w:val="00123B29"/>
    <w:rsid w:val="00123DB0"/>
    <w:rsid w:val="0012408E"/>
    <w:rsid w:val="001243E6"/>
    <w:rsid w:val="00124560"/>
    <w:rsid w:val="0012471A"/>
    <w:rsid w:val="00124C5D"/>
    <w:rsid w:val="00125680"/>
    <w:rsid w:val="00125795"/>
    <w:rsid w:val="00125C32"/>
    <w:rsid w:val="0012612E"/>
    <w:rsid w:val="0012695B"/>
    <w:rsid w:val="00126AF3"/>
    <w:rsid w:val="00126EC9"/>
    <w:rsid w:val="00127162"/>
    <w:rsid w:val="001272B5"/>
    <w:rsid w:val="00127764"/>
    <w:rsid w:val="001277B6"/>
    <w:rsid w:val="0012799B"/>
    <w:rsid w:val="00130084"/>
    <w:rsid w:val="00130159"/>
    <w:rsid w:val="00130296"/>
    <w:rsid w:val="001308A7"/>
    <w:rsid w:val="00130BB0"/>
    <w:rsid w:val="00130DA7"/>
    <w:rsid w:val="00131076"/>
    <w:rsid w:val="001320FC"/>
    <w:rsid w:val="00132533"/>
    <w:rsid w:val="001329C1"/>
    <w:rsid w:val="00132A28"/>
    <w:rsid w:val="00132A9A"/>
    <w:rsid w:val="00132EC9"/>
    <w:rsid w:val="0013304C"/>
    <w:rsid w:val="001331EF"/>
    <w:rsid w:val="001332AE"/>
    <w:rsid w:val="00133374"/>
    <w:rsid w:val="0013347D"/>
    <w:rsid w:val="00133587"/>
    <w:rsid w:val="00133EB3"/>
    <w:rsid w:val="00133F8E"/>
    <w:rsid w:val="001341B2"/>
    <w:rsid w:val="00134B5E"/>
    <w:rsid w:val="00134BAC"/>
    <w:rsid w:val="00134CAA"/>
    <w:rsid w:val="00134D1C"/>
    <w:rsid w:val="00135305"/>
    <w:rsid w:val="00135514"/>
    <w:rsid w:val="00135660"/>
    <w:rsid w:val="0013575B"/>
    <w:rsid w:val="0013577B"/>
    <w:rsid w:val="00135DC7"/>
    <w:rsid w:val="00135EA2"/>
    <w:rsid w:val="0013611D"/>
    <w:rsid w:val="001364DA"/>
    <w:rsid w:val="001369B3"/>
    <w:rsid w:val="00136C15"/>
    <w:rsid w:val="00136C89"/>
    <w:rsid w:val="00136EE9"/>
    <w:rsid w:val="00137285"/>
    <w:rsid w:val="00137574"/>
    <w:rsid w:val="00137842"/>
    <w:rsid w:val="00137C26"/>
    <w:rsid w:val="00137F19"/>
    <w:rsid w:val="00140618"/>
    <w:rsid w:val="001406EA"/>
    <w:rsid w:val="0014080A"/>
    <w:rsid w:val="0014092F"/>
    <w:rsid w:val="001410BF"/>
    <w:rsid w:val="00141157"/>
    <w:rsid w:val="0014155A"/>
    <w:rsid w:val="001417E2"/>
    <w:rsid w:val="001420C1"/>
    <w:rsid w:val="00142484"/>
    <w:rsid w:val="0014285A"/>
    <w:rsid w:val="00142926"/>
    <w:rsid w:val="00142A17"/>
    <w:rsid w:val="00142B12"/>
    <w:rsid w:val="00142B37"/>
    <w:rsid w:val="00142B99"/>
    <w:rsid w:val="00142D7C"/>
    <w:rsid w:val="00142EB3"/>
    <w:rsid w:val="00142F7E"/>
    <w:rsid w:val="00142FAD"/>
    <w:rsid w:val="00143123"/>
    <w:rsid w:val="00143305"/>
    <w:rsid w:val="00143386"/>
    <w:rsid w:val="0014360C"/>
    <w:rsid w:val="0014369F"/>
    <w:rsid w:val="001438DC"/>
    <w:rsid w:val="00144310"/>
    <w:rsid w:val="00144A45"/>
    <w:rsid w:val="00144C8D"/>
    <w:rsid w:val="00145262"/>
    <w:rsid w:val="001453DD"/>
    <w:rsid w:val="0014562A"/>
    <w:rsid w:val="0014591B"/>
    <w:rsid w:val="00145E01"/>
    <w:rsid w:val="00145E88"/>
    <w:rsid w:val="001462BC"/>
    <w:rsid w:val="001463A4"/>
    <w:rsid w:val="001463B3"/>
    <w:rsid w:val="0014650D"/>
    <w:rsid w:val="00146620"/>
    <w:rsid w:val="00146B73"/>
    <w:rsid w:val="00146CD1"/>
    <w:rsid w:val="00146D76"/>
    <w:rsid w:val="00146F19"/>
    <w:rsid w:val="00146F32"/>
    <w:rsid w:val="00147188"/>
    <w:rsid w:val="0014761B"/>
    <w:rsid w:val="00147769"/>
    <w:rsid w:val="001477EE"/>
    <w:rsid w:val="00147B86"/>
    <w:rsid w:val="00147D67"/>
    <w:rsid w:val="00150291"/>
    <w:rsid w:val="001506D5"/>
    <w:rsid w:val="0015074A"/>
    <w:rsid w:val="0015101E"/>
    <w:rsid w:val="0015105B"/>
    <w:rsid w:val="00151202"/>
    <w:rsid w:val="00151BF6"/>
    <w:rsid w:val="00151C66"/>
    <w:rsid w:val="00151EC9"/>
    <w:rsid w:val="0015208A"/>
    <w:rsid w:val="001522B9"/>
    <w:rsid w:val="001525CD"/>
    <w:rsid w:val="001526FD"/>
    <w:rsid w:val="00152D62"/>
    <w:rsid w:val="00152E74"/>
    <w:rsid w:val="0015302E"/>
    <w:rsid w:val="00153738"/>
    <w:rsid w:val="00153981"/>
    <w:rsid w:val="00153DAE"/>
    <w:rsid w:val="00154396"/>
    <w:rsid w:val="001544D6"/>
    <w:rsid w:val="00154730"/>
    <w:rsid w:val="00154739"/>
    <w:rsid w:val="00154DD5"/>
    <w:rsid w:val="00154FB0"/>
    <w:rsid w:val="00155996"/>
    <w:rsid w:val="00155BCB"/>
    <w:rsid w:val="00155DAB"/>
    <w:rsid w:val="00156442"/>
    <w:rsid w:val="00156510"/>
    <w:rsid w:val="00156572"/>
    <w:rsid w:val="001568EA"/>
    <w:rsid w:val="00156A3A"/>
    <w:rsid w:val="00156DC3"/>
    <w:rsid w:val="00156DD9"/>
    <w:rsid w:val="00157C83"/>
    <w:rsid w:val="00157CFB"/>
    <w:rsid w:val="00157EF3"/>
    <w:rsid w:val="001600DA"/>
    <w:rsid w:val="001602CA"/>
    <w:rsid w:val="00160820"/>
    <w:rsid w:val="00160CFA"/>
    <w:rsid w:val="00160E9D"/>
    <w:rsid w:val="00160FCF"/>
    <w:rsid w:val="001610C3"/>
    <w:rsid w:val="001614FD"/>
    <w:rsid w:val="00161561"/>
    <w:rsid w:val="00161C0A"/>
    <w:rsid w:val="00161CDD"/>
    <w:rsid w:val="00161D63"/>
    <w:rsid w:val="00161F2B"/>
    <w:rsid w:val="00162245"/>
    <w:rsid w:val="001623EC"/>
    <w:rsid w:val="00162540"/>
    <w:rsid w:val="00162789"/>
    <w:rsid w:val="001627EB"/>
    <w:rsid w:val="00162C5A"/>
    <w:rsid w:val="00162CA0"/>
    <w:rsid w:val="00162DB7"/>
    <w:rsid w:val="0016336E"/>
    <w:rsid w:val="001633A5"/>
    <w:rsid w:val="00163417"/>
    <w:rsid w:val="00163700"/>
    <w:rsid w:val="00163A60"/>
    <w:rsid w:val="00163E89"/>
    <w:rsid w:val="00163F66"/>
    <w:rsid w:val="00163FDE"/>
    <w:rsid w:val="001640D6"/>
    <w:rsid w:val="0016436D"/>
    <w:rsid w:val="00165796"/>
    <w:rsid w:val="001657F6"/>
    <w:rsid w:val="00165904"/>
    <w:rsid w:val="0016597A"/>
    <w:rsid w:val="00165A66"/>
    <w:rsid w:val="00165B92"/>
    <w:rsid w:val="00165F88"/>
    <w:rsid w:val="001660CD"/>
    <w:rsid w:val="001666C0"/>
    <w:rsid w:val="00166B09"/>
    <w:rsid w:val="00166E5F"/>
    <w:rsid w:val="00167B75"/>
    <w:rsid w:val="00167D4B"/>
    <w:rsid w:val="001700CD"/>
    <w:rsid w:val="00170288"/>
    <w:rsid w:val="001702E8"/>
    <w:rsid w:val="001702FC"/>
    <w:rsid w:val="00170AF3"/>
    <w:rsid w:val="001711C4"/>
    <w:rsid w:val="0017193C"/>
    <w:rsid w:val="00171B95"/>
    <w:rsid w:val="00171E37"/>
    <w:rsid w:val="0017239D"/>
    <w:rsid w:val="001723B4"/>
    <w:rsid w:val="00172653"/>
    <w:rsid w:val="00172849"/>
    <w:rsid w:val="00172850"/>
    <w:rsid w:val="0017298C"/>
    <w:rsid w:val="00172F2D"/>
    <w:rsid w:val="001731B0"/>
    <w:rsid w:val="001737DD"/>
    <w:rsid w:val="00173950"/>
    <w:rsid w:val="00173E63"/>
    <w:rsid w:val="00173FA3"/>
    <w:rsid w:val="00174108"/>
    <w:rsid w:val="00174111"/>
    <w:rsid w:val="001744AA"/>
    <w:rsid w:val="001744E2"/>
    <w:rsid w:val="001746BC"/>
    <w:rsid w:val="001747B3"/>
    <w:rsid w:val="00174932"/>
    <w:rsid w:val="00174B41"/>
    <w:rsid w:val="00174C9C"/>
    <w:rsid w:val="00174D35"/>
    <w:rsid w:val="00174E0D"/>
    <w:rsid w:val="001750AF"/>
    <w:rsid w:val="00175147"/>
    <w:rsid w:val="00175C46"/>
    <w:rsid w:val="00175C87"/>
    <w:rsid w:val="001765DC"/>
    <w:rsid w:val="00176AA5"/>
    <w:rsid w:val="00176AB9"/>
    <w:rsid w:val="00177925"/>
    <w:rsid w:val="00177B76"/>
    <w:rsid w:val="00177CE4"/>
    <w:rsid w:val="00177E83"/>
    <w:rsid w:val="00177EAD"/>
    <w:rsid w:val="001800D6"/>
    <w:rsid w:val="00180225"/>
    <w:rsid w:val="0018033D"/>
    <w:rsid w:val="001804F9"/>
    <w:rsid w:val="0018050F"/>
    <w:rsid w:val="00180548"/>
    <w:rsid w:val="00180BD6"/>
    <w:rsid w:val="00180C09"/>
    <w:rsid w:val="00180DB0"/>
    <w:rsid w:val="001811FF"/>
    <w:rsid w:val="00181260"/>
    <w:rsid w:val="0018193F"/>
    <w:rsid w:val="00182875"/>
    <w:rsid w:val="00182B53"/>
    <w:rsid w:val="00182C59"/>
    <w:rsid w:val="00183123"/>
    <w:rsid w:val="0018359B"/>
    <w:rsid w:val="001836FF"/>
    <w:rsid w:val="001837A3"/>
    <w:rsid w:val="00183B57"/>
    <w:rsid w:val="00183C0E"/>
    <w:rsid w:val="00183C2D"/>
    <w:rsid w:val="00183F66"/>
    <w:rsid w:val="00183FE8"/>
    <w:rsid w:val="00184470"/>
    <w:rsid w:val="00184618"/>
    <w:rsid w:val="00184A9B"/>
    <w:rsid w:val="00184E06"/>
    <w:rsid w:val="00184F05"/>
    <w:rsid w:val="001850D6"/>
    <w:rsid w:val="001854AD"/>
    <w:rsid w:val="00185945"/>
    <w:rsid w:val="00185B03"/>
    <w:rsid w:val="00185B5D"/>
    <w:rsid w:val="00185C9E"/>
    <w:rsid w:val="00185E3A"/>
    <w:rsid w:val="001861D9"/>
    <w:rsid w:val="00186330"/>
    <w:rsid w:val="001866FD"/>
    <w:rsid w:val="0018671F"/>
    <w:rsid w:val="001867F2"/>
    <w:rsid w:val="00186AB1"/>
    <w:rsid w:val="00186AC2"/>
    <w:rsid w:val="00187148"/>
    <w:rsid w:val="001874CC"/>
    <w:rsid w:val="001875BA"/>
    <w:rsid w:val="00187D13"/>
    <w:rsid w:val="00187DC1"/>
    <w:rsid w:val="00190469"/>
    <w:rsid w:val="001913D7"/>
    <w:rsid w:val="001916BA"/>
    <w:rsid w:val="001917B3"/>
    <w:rsid w:val="00191929"/>
    <w:rsid w:val="00192014"/>
    <w:rsid w:val="0019217B"/>
    <w:rsid w:val="00192322"/>
    <w:rsid w:val="0019234E"/>
    <w:rsid w:val="00192B2F"/>
    <w:rsid w:val="00192BA2"/>
    <w:rsid w:val="00192C7E"/>
    <w:rsid w:val="00192DB4"/>
    <w:rsid w:val="0019348C"/>
    <w:rsid w:val="001936C0"/>
    <w:rsid w:val="001938AB"/>
    <w:rsid w:val="001938E5"/>
    <w:rsid w:val="00193C57"/>
    <w:rsid w:val="00193CE4"/>
    <w:rsid w:val="00193E83"/>
    <w:rsid w:val="00193F3B"/>
    <w:rsid w:val="0019414B"/>
    <w:rsid w:val="00194655"/>
    <w:rsid w:val="00194848"/>
    <w:rsid w:val="00194B1E"/>
    <w:rsid w:val="00194E5A"/>
    <w:rsid w:val="001953EE"/>
    <w:rsid w:val="00195426"/>
    <w:rsid w:val="00195C73"/>
    <w:rsid w:val="00195D3C"/>
    <w:rsid w:val="00196255"/>
    <w:rsid w:val="0019629D"/>
    <w:rsid w:val="00196B88"/>
    <w:rsid w:val="00196CE6"/>
    <w:rsid w:val="00196D2D"/>
    <w:rsid w:val="00196DBC"/>
    <w:rsid w:val="00196F6D"/>
    <w:rsid w:val="0019729B"/>
    <w:rsid w:val="001972B5"/>
    <w:rsid w:val="001975EA"/>
    <w:rsid w:val="00197D37"/>
    <w:rsid w:val="00197E19"/>
    <w:rsid w:val="001A0022"/>
    <w:rsid w:val="001A045C"/>
    <w:rsid w:val="001A0519"/>
    <w:rsid w:val="001A0848"/>
    <w:rsid w:val="001A0F5A"/>
    <w:rsid w:val="001A14A7"/>
    <w:rsid w:val="001A1910"/>
    <w:rsid w:val="001A1940"/>
    <w:rsid w:val="001A1DE1"/>
    <w:rsid w:val="001A1EF5"/>
    <w:rsid w:val="001A20A8"/>
    <w:rsid w:val="001A212E"/>
    <w:rsid w:val="001A21B2"/>
    <w:rsid w:val="001A221A"/>
    <w:rsid w:val="001A2315"/>
    <w:rsid w:val="001A2356"/>
    <w:rsid w:val="001A263B"/>
    <w:rsid w:val="001A2B66"/>
    <w:rsid w:val="001A31B0"/>
    <w:rsid w:val="001A33B3"/>
    <w:rsid w:val="001A37B0"/>
    <w:rsid w:val="001A3827"/>
    <w:rsid w:val="001A3A10"/>
    <w:rsid w:val="001A3B2A"/>
    <w:rsid w:val="001A3BCE"/>
    <w:rsid w:val="001A3DA0"/>
    <w:rsid w:val="001A3E13"/>
    <w:rsid w:val="001A401B"/>
    <w:rsid w:val="001A401F"/>
    <w:rsid w:val="001A4037"/>
    <w:rsid w:val="001A419C"/>
    <w:rsid w:val="001A4231"/>
    <w:rsid w:val="001A44D6"/>
    <w:rsid w:val="001A457E"/>
    <w:rsid w:val="001A45B8"/>
    <w:rsid w:val="001A45B9"/>
    <w:rsid w:val="001A4A28"/>
    <w:rsid w:val="001A4E54"/>
    <w:rsid w:val="001A4FF5"/>
    <w:rsid w:val="001A515A"/>
    <w:rsid w:val="001A542E"/>
    <w:rsid w:val="001A554A"/>
    <w:rsid w:val="001A5BC1"/>
    <w:rsid w:val="001A5CE2"/>
    <w:rsid w:val="001A5D71"/>
    <w:rsid w:val="001A5DC8"/>
    <w:rsid w:val="001A6589"/>
    <w:rsid w:val="001A6ACE"/>
    <w:rsid w:val="001A6C95"/>
    <w:rsid w:val="001A6EA4"/>
    <w:rsid w:val="001A785C"/>
    <w:rsid w:val="001A78D4"/>
    <w:rsid w:val="001A79E6"/>
    <w:rsid w:val="001A7C9E"/>
    <w:rsid w:val="001A7F4E"/>
    <w:rsid w:val="001B018A"/>
    <w:rsid w:val="001B0384"/>
    <w:rsid w:val="001B0BA5"/>
    <w:rsid w:val="001B0EBF"/>
    <w:rsid w:val="001B11F0"/>
    <w:rsid w:val="001B13C3"/>
    <w:rsid w:val="001B13EA"/>
    <w:rsid w:val="001B1497"/>
    <w:rsid w:val="001B1768"/>
    <w:rsid w:val="001B17CF"/>
    <w:rsid w:val="001B1AC9"/>
    <w:rsid w:val="001B1B57"/>
    <w:rsid w:val="001B1C3B"/>
    <w:rsid w:val="001B1CBC"/>
    <w:rsid w:val="001B1E9E"/>
    <w:rsid w:val="001B23BB"/>
    <w:rsid w:val="001B2DA1"/>
    <w:rsid w:val="001B2E6E"/>
    <w:rsid w:val="001B2EED"/>
    <w:rsid w:val="001B3085"/>
    <w:rsid w:val="001B308E"/>
    <w:rsid w:val="001B31B1"/>
    <w:rsid w:val="001B3489"/>
    <w:rsid w:val="001B3568"/>
    <w:rsid w:val="001B36E8"/>
    <w:rsid w:val="001B3873"/>
    <w:rsid w:val="001B432D"/>
    <w:rsid w:val="001B47E3"/>
    <w:rsid w:val="001B48DF"/>
    <w:rsid w:val="001B4DC3"/>
    <w:rsid w:val="001B5190"/>
    <w:rsid w:val="001B54FA"/>
    <w:rsid w:val="001B568D"/>
    <w:rsid w:val="001B5E87"/>
    <w:rsid w:val="001B5FE9"/>
    <w:rsid w:val="001B6321"/>
    <w:rsid w:val="001B6422"/>
    <w:rsid w:val="001B66FF"/>
    <w:rsid w:val="001B6D89"/>
    <w:rsid w:val="001B712D"/>
    <w:rsid w:val="001B77E7"/>
    <w:rsid w:val="001B7CFE"/>
    <w:rsid w:val="001B7DBB"/>
    <w:rsid w:val="001C006A"/>
    <w:rsid w:val="001C0CD4"/>
    <w:rsid w:val="001C0D9C"/>
    <w:rsid w:val="001C0E21"/>
    <w:rsid w:val="001C0EEB"/>
    <w:rsid w:val="001C1074"/>
    <w:rsid w:val="001C1752"/>
    <w:rsid w:val="001C1878"/>
    <w:rsid w:val="001C1C50"/>
    <w:rsid w:val="001C1D1C"/>
    <w:rsid w:val="001C238F"/>
    <w:rsid w:val="001C269B"/>
    <w:rsid w:val="001C2A0E"/>
    <w:rsid w:val="001C2F24"/>
    <w:rsid w:val="001C2F3B"/>
    <w:rsid w:val="001C2FB7"/>
    <w:rsid w:val="001C2FD5"/>
    <w:rsid w:val="001C31A7"/>
    <w:rsid w:val="001C31D2"/>
    <w:rsid w:val="001C3A1B"/>
    <w:rsid w:val="001C3C99"/>
    <w:rsid w:val="001C3F07"/>
    <w:rsid w:val="001C40D6"/>
    <w:rsid w:val="001C46A6"/>
    <w:rsid w:val="001C46B2"/>
    <w:rsid w:val="001C4BA0"/>
    <w:rsid w:val="001C4D9F"/>
    <w:rsid w:val="001C4E1A"/>
    <w:rsid w:val="001C507E"/>
    <w:rsid w:val="001C5089"/>
    <w:rsid w:val="001C50DC"/>
    <w:rsid w:val="001C561B"/>
    <w:rsid w:val="001C5717"/>
    <w:rsid w:val="001C5942"/>
    <w:rsid w:val="001C5B9F"/>
    <w:rsid w:val="001C604B"/>
    <w:rsid w:val="001C60B6"/>
    <w:rsid w:val="001C6397"/>
    <w:rsid w:val="001C6466"/>
    <w:rsid w:val="001C653A"/>
    <w:rsid w:val="001C67B5"/>
    <w:rsid w:val="001C6842"/>
    <w:rsid w:val="001C6BF3"/>
    <w:rsid w:val="001C7311"/>
    <w:rsid w:val="001C7475"/>
    <w:rsid w:val="001C7550"/>
    <w:rsid w:val="001C76F4"/>
    <w:rsid w:val="001C7788"/>
    <w:rsid w:val="001C77C2"/>
    <w:rsid w:val="001C7810"/>
    <w:rsid w:val="001C7D40"/>
    <w:rsid w:val="001D0385"/>
    <w:rsid w:val="001D0492"/>
    <w:rsid w:val="001D0578"/>
    <w:rsid w:val="001D07AA"/>
    <w:rsid w:val="001D0CE9"/>
    <w:rsid w:val="001D0EC9"/>
    <w:rsid w:val="001D0FB2"/>
    <w:rsid w:val="001D18EA"/>
    <w:rsid w:val="001D1AE0"/>
    <w:rsid w:val="001D1FE2"/>
    <w:rsid w:val="001D21AF"/>
    <w:rsid w:val="001D22DD"/>
    <w:rsid w:val="001D22E5"/>
    <w:rsid w:val="001D236B"/>
    <w:rsid w:val="001D2486"/>
    <w:rsid w:val="001D2831"/>
    <w:rsid w:val="001D292D"/>
    <w:rsid w:val="001D2A3B"/>
    <w:rsid w:val="001D2C32"/>
    <w:rsid w:val="001D2F3B"/>
    <w:rsid w:val="001D3199"/>
    <w:rsid w:val="001D335A"/>
    <w:rsid w:val="001D3407"/>
    <w:rsid w:val="001D35EE"/>
    <w:rsid w:val="001D3632"/>
    <w:rsid w:val="001D3699"/>
    <w:rsid w:val="001D36E7"/>
    <w:rsid w:val="001D4709"/>
    <w:rsid w:val="001D4725"/>
    <w:rsid w:val="001D47F1"/>
    <w:rsid w:val="001D4D27"/>
    <w:rsid w:val="001D4E03"/>
    <w:rsid w:val="001D5306"/>
    <w:rsid w:val="001D53A6"/>
    <w:rsid w:val="001D59FE"/>
    <w:rsid w:val="001D5AA3"/>
    <w:rsid w:val="001D5E4C"/>
    <w:rsid w:val="001D65B7"/>
    <w:rsid w:val="001D6B02"/>
    <w:rsid w:val="001D6E0D"/>
    <w:rsid w:val="001D6E64"/>
    <w:rsid w:val="001D6F99"/>
    <w:rsid w:val="001D6FB1"/>
    <w:rsid w:val="001D7102"/>
    <w:rsid w:val="001D737A"/>
    <w:rsid w:val="001D798D"/>
    <w:rsid w:val="001D7A78"/>
    <w:rsid w:val="001D7D2C"/>
    <w:rsid w:val="001E08B9"/>
    <w:rsid w:val="001E0A23"/>
    <w:rsid w:val="001E0B7A"/>
    <w:rsid w:val="001E0F14"/>
    <w:rsid w:val="001E1024"/>
    <w:rsid w:val="001E10AD"/>
    <w:rsid w:val="001E1BE1"/>
    <w:rsid w:val="001E21A1"/>
    <w:rsid w:val="001E22A3"/>
    <w:rsid w:val="001E2C1D"/>
    <w:rsid w:val="001E2F9A"/>
    <w:rsid w:val="001E31AE"/>
    <w:rsid w:val="001E3246"/>
    <w:rsid w:val="001E3543"/>
    <w:rsid w:val="001E375E"/>
    <w:rsid w:val="001E3786"/>
    <w:rsid w:val="001E37BF"/>
    <w:rsid w:val="001E432C"/>
    <w:rsid w:val="001E43C3"/>
    <w:rsid w:val="001E452A"/>
    <w:rsid w:val="001E45AC"/>
    <w:rsid w:val="001E52A7"/>
    <w:rsid w:val="001E52DE"/>
    <w:rsid w:val="001E5510"/>
    <w:rsid w:val="001E5DA4"/>
    <w:rsid w:val="001E5FFB"/>
    <w:rsid w:val="001E65E8"/>
    <w:rsid w:val="001E6AD5"/>
    <w:rsid w:val="001E6AE9"/>
    <w:rsid w:val="001E6C63"/>
    <w:rsid w:val="001E706D"/>
    <w:rsid w:val="001E766F"/>
    <w:rsid w:val="001E767E"/>
    <w:rsid w:val="001E79B6"/>
    <w:rsid w:val="001E7C1D"/>
    <w:rsid w:val="001F01AA"/>
    <w:rsid w:val="001F03E4"/>
    <w:rsid w:val="001F03E5"/>
    <w:rsid w:val="001F043F"/>
    <w:rsid w:val="001F0CC8"/>
    <w:rsid w:val="001F0D8F"/>
    <w:rsid w:val="001F0DE9"/>
    <w:rsid w:val="001F12A8"/>
    <w:rsid w:val="001F13CE"/>
    <w:rsid w:val="001F16B5"/>
    <w:rsid w:val="001F16FC"/>
    <w:rsid w:val="001F1868"/>
    <w:rsid w:val="001F19E0"/>
    <w:rsid w:val="001F1D7F"/>
    <w:rsid w:val="001F1DAE"/>
    <w:rsid w:val="001F21E7"/>
    <w:rsid w:val="001F2455"/>
    <w:rsid w:val="001F26E5"/>
    <w:rsid w:val="001F2766"/>
    <w:rsid w:val="001F294B"/>
    <w:rsid w:val="001F2B5D"/>
    <w:rsid w:val="001F2CA4"/>
    <w:rsid w:val="001F31AE"/>
    <w:rsid w:val="001F32B2"/>
    <w:rsid w:val="001F3494"/>
    <w:rsid w:val="001F3510"/>
    <w:rsid w:val="001F35B4"/>
    <w:rsid w:val="001F3617"/>
    <w:rsid w:val="001F375D"/>
    <w:rsid w:val="001F3883"/>
    <w:rsid w:val="001F397B"/>
    <w:rsid w:val="001F3E78"/>
    <w:rsid w:val="001F40DA"/>
    <w:rsid w:val="001F4463"/>
    <w:rsid w:val="001F483B"/>
    <w:rsid w:val="001F4EBB"/>
    <w:rsid w:val="001F5266"/>
    <w:rsid w:val="001F53B3"/>
    <w:rsid w:val="001F5942"/>
    <w:rsid w:val="001F59CB"/>
    <w:rsid w:val="001F5AF9"/>
    <w:rsid w:val="001F607D"/>
    <w:rsid w:val="001F655A"/>
    <w:rsid w:val="001F66FB"/>
    <w:rsid w:val="001F69E9"/>
    <w:rsid w:val="001F70A5"/>
    <w:rsid w:val="001F75C1"/>
    <w:rsid w:val="001F7712"/>
    <w:rsid w:val="001F781A"/>
    <w:rsid w:val="001F7866"/>
    <w:rsid w:val="001F7917"/>
    <w:rsid w:val="001F7C6E"/>
    <w:rsid w:val="001F7D88"/>
    <w:rsid w:val="00200277"/>
    <w:rsid w:val="00200332"/>
    <w:rsid w:val="00200A5C"/>
    <w:rsid w:val="00200C47"/>
    <w:rsid w:val="00200D81"/>
    <w:rsid w:val="00200FA5"/>
    <w:rsid w:val="0020177C"/>
    <w:rsid w:val="00201CD0"/>
    <w:rsid w:val="00202030"/>
    <w:rsid w:val="0020265D"/>
    <w:rsid w:val="002027AE"/>
    <w:rsid w:val="00202871"/>
    <w:rsid w:val="0020295E"/>
    <w:rsid w:val="0020306A"/>
    <w:rsid w:val="00203141"/>
    <w:rsid w:val="00203179"/>
    <w:rsid w:val="00203451"/>
    <w:rsid w:val="002034B7"/>
    <w:rsid w:val="002035C2"/>
    <w:rsid w:val="00203A3B"/>
    <w:rsid w:val="00203A84"/>
    <w:rsid w:val="00203F2C"/>
    <w:rsid w:val="002040B3"/>
    <w:rsid w:val="002042C6"/>
    <w:rsid w:val="002044A5"/>
    <w:rsid w:val="00204671"/>
    <w:rsid w:val="00204F5D"/>
    <w:rsid w:val="002051F5"/>
    <w:rsid w:val="00205224"/>
    <w:rsid w:val="0020541B"/>
    <w:rsid w:val="00205972"/>
    <w:rsid w:val="00205DFB"/>
    <w:rsid w:val="00205F08"/>
    <w:rsid w:val="002065E9"/>
    <w:rsid w:val="00206931"/>
    <w:rsid w:val="00206A01"/>
    <w:rsid w:val="00206FF9"/>
    <w:rsid w:val="002070AC"/>
    <w:rsid w:val="002070BE"/>
    <w:rsid w:val="00207492"/>
    <w:rsid w:val="002075D7"/>
    <w:rsid w:val="0020775E"/>
    <w:rsid w:val="002077C7"/>
    <w:rsid w:val="00207803"/>
    <w:rsid w:val="002100CF"/>
    <w:rsid w:val="002103B7"/>
    <w:rsid w:val="0021065B"/>
    <w:rsid w:val="00210843"/>
    <w:rsid w:val="00210CC8"/>
    <w:rsid w:val="00210D4D"/>
    <w:rsid w:val="00210EE3"/>
    <w:rsid w:val="002112D0"/>
    <w:rsid w:val="00211657"/>
    <w:rsid w:val="002117AF"/>
    <w:rsid w:val="002118C1"/>
    <w:rsid w:val="00211A06"/>
    <w:rsid w:val="00211B5A"/>
    <w:rsid w:val="00211E57"/>
    <w:rsid w:val="00211F16"/>
    <w:rsid w:val="0021210F"/>
    <w:rsid w:val="00212D8E"/>
    <w:rsid w:val="002133BA"/>
    <w:rsid w:val="002136A0"/>
    <w:rsid w:val="002138B2"/>
    <w:rsid w:val="00213B08"/>
    <w:rsid w:val="00213D65"/>
    <w:rsid w:val="00213F49"/>
    <w:rsid w:val="00214028"/>
    <w:rsid w:val="002140C9"/>
    <w:rsid w:val="0021435D"/>
    <w:rsid w:val="00214744"/>
    <w:rsid w:val="002147E3"/>
    <w:rsid w:val="002147FF"/>
    <w:rsid w:val="00214824"/>
    <w:rsid w:val="0021490A"/>
    <w:rsid w:val="00214AFF"/>
    <w:rsid w:val="00214BCC"/>
    <w:rsid w:val="00214C8A"/>
    <w:rsid w:val="002150FC"/>
    <w:rsid w:val="00215435"/>
    <w:rsid w:val="00215AD1"/>
    <w:rsid w:val="00215B8D"/>
    <w:rsid w:val="00215BBB"/>
    <w:rsid w:val="00216147"/>
    <w:rsid w:val="0021622C"/>
    <w:rsid w:val="002163D8"/>
    <w:rsid w:val="00216483"/>
    <w:rsid w:val="00216C1C"/>
    <w:rsid w:val="00216F47"/>
    <w:rsid w:val="002170B0"/>
    <w:rsid w:val="0021720B"/>
    <w:rsid w:val="0021754B"/>
    <w:rsid w:val="00217583"/>
    <w:rsid w:val="00217BEC"/>
    <w:rsid w:val="00217CD9"/>
    <w:rsid w:val="00220310"/>
    <w:rsid w:val="00220881"/>
    <w:rsid w:val="00220D3F"/>
    <w:rsid w:val="00221379"/>
    <w:rsid w:val="0022149A"/>
    <w:rsid w:val="002218A6"/>
    <w:rsid w:val="00221B7F"/>
    <w:rsid w:val="00221E3D"/>
    <w:rsid w:val="002220E4"/>
    <w:rsid w:val="00222712"/>
    <w:rsid w:val="0022284A"/>
    <w:rsid w:val="00223113"/>
    <w:rsid w:val="00223206"/>
    <w:rsid w:val="002232DC"/>
    <w:rsid w:val="0022376E"/>
    <w:rsid w:val="00223982"/>
    <w:rsid w:val="00223C6D"/>
    <w:rsid w:val="00223D39"/>
    <w:rsid w:val="0022423E"/>
    <w:rsid w:val="0022449F"/>
    <w:rsid w:val="002248C6"/>
    <w:rsid w:val="00224B0D"/>
    <w:rsid w:val="00224D6A"/>
    <w:rsid w:val="00225301"/>
    <w:rsid w:val="0022581C"/>
    <w:rsid w:val="00225893"/>
    <w:rsid w:val="002266AB"/>
    <w:rsid w:val="002268DE"/>
    <w:rsid w:val="00226B1F"/>
    <w:rsid w:val="00226FA6"/>
    <w:rsid w:val="002270F7"/>
    <w:rsid w:val="00227164"/>
    <w:rsid w:val="00227828"/>
    <w:rsid w:val="00227CFB"/>
    <w:rsid w:val="00227E0B"/>
    <w:rsid w:val="002302D1"/>
    <w:rsid w:val="0023043B"/>
    <w:rsid w:val="0023083E"/>
    <w:rsid w:val="002309A2"/>
    <w:rsid w:val="00230B64"/>
    <w:rsid w:val="00230BE5"/>
    <w:rsid w:val="00230F1A"/>
    <w:rsid w:val="00231696"/>
    <w:rsid w:val="002317D7"/>
    <w:rsid w:val="00231A8C"/>
    <w:rsid w:val="00231BF0"/>
    <w:rsid w:val="00231C3E"/>
    <w:rsid w:val="00231E84"/>
    <w:rsid w:val="00231E8C"/>
    <w:rsid w:val="00231FB7"/>
    <w:rsid w:val="00232825"/>
    <w:rsid w:val="00232855"/>
    <w:rsid w:val="00232916"/>
    <w:rsid w:val="002329C2"/>
    <w:rsid w:val="00232CF3"/>
    <w:rsid w:val="00232D79"/>
    <w:rsid w:val="00232FA8"/>
    <w:rsid w:val="0023341A"/>
    <w:rsid w:val="00233494"/>
    <w:rsid w:val="002335E7"/>
    <w:rsid w:val="002339E3"/>
    <w:rsid w:val="00233A3C"/>
    <w:rsid w:val="0023401F"/>
    <w:rsid w:val="00234640"/>
    <w:rsid w:val="0023464A"/>
    <w:rsid w:val="00234A9C"/>
    <w:rsid w:val="00234B05"/>
    <w:rsid w:val="00234C95"/>
    <w:rsid w:val="00234FE6"/>
    <w:rsid w:val="0023562C"/>
    <w:rsid w:val="002358AB"/>
    <w:rsid w:val="002363E8"/>
    <w:rsid w:val="00236447"/>
    <w:rsid w:val="002367F9"/>
    <w:rsid w:val="00236966"/>
    <w:rsid w:val="00236AC1"/>
    <w:rsid w:val="00236D43"/>
    <w:rsid w:val="00237367"/>
    <w:rsid w:val="0023745B"/>
    <w:rsid w:val="00237A6F"/>
    <w:rsid w:val="00237C3F"/>
    <w:rsid w:val="00237EAC"/>
    <w:rsid w:val="00240220"/>
    <w:rsid w:val="002404FE"/>
    <w:rsid w:val="002407D1"/>
    <w:rsid w:val="00240829"/>
    <w:rsid w:val="00240E04"/>
    <w:rsid w:val="00240E8C"/>
    <w:rsid w:val="00241200"/>
    <w:rsid w:val="0024127E"/>
    <w:rsid w:val="00241345"/>
    <w:rsid w:val="002415FF"/>
    <w:rsid w:val="002416E4"/>
    <w:rsid w:val="00241AD2"/>
    <w:rsid w:val="00241DED"/>
    <w:rsid w:val="002421C2"/>
    <w:rsid w:val="002423A9"/>
    <w:rsid w:val="002424BB"/>
    <w:rsid w:val="002427E0"/>
    <w:rsid w:val="002428D9"/>
    <w:rsid w:val="002428FC"/>
    <w:rsid w:val="00243364"/>
    <w:rsid w:val="00243DE0"/>
    <w:rsid w:val="00244157"/>
    <w:rsid w:val="00244642"/>
    <w:rsid w:val="00244821"/>
    <w:rsid w:val="002448FE"/>
    <w:rsid w:val="00244D74"/>
    <w:rsid w:val="00244F23"/>
    <w:rsid w:val="00244FAC"/>
    <w:rsid w:val="002456D8"/>
    <w:rsid w:val="002458FB"/>
    <w:rsid w:val="00245B5E"/>
    <w:rsid w:val="00245D2D"/>
    <w:rsid w:val="00246146"/>
    <w:rsid w:val="00246192"/>
    <w:rsid w:val="00246367"/>
    <w:rsid w:val="002463DD"/>
    <w:rsid w:val="00246C5B"/>
    <w:rsid w:val="00246D87"/>
    <w:rsid w:val="00246FD2"/>
    <w:rsid w:val="00247036"/>
    <w:rsid w:val="002474CE"/>
    <w:rsid w:val="002475B0"/>
    <w:rsid w:val="00247831"/>
    <w:rsid w:val="00247AA9"/>
    <w:rsid w:val="00247C50"/>
    <w:rsid w:val="00247DBC"/>
    <w:rsid w:val="00247E18"/>
    <w:rsid w:val="00250096"/>
    <w:rsid w:val="00250370"/>
    <w:rsid w:val="00250455"/>
    <w:rsid w:val="002510C4"/>
    <w:rsid w:val="00251238"/>
    <w:rsid w:val="0025161B"/>
    <w:rsid w:val="002517F8"/>
    <w:rsid w:val="00251854"/>
    <w:rsid w:val="00251869"/>
    <w:rsid w:val="00251E23"/>
    <w:rsid w:val="00251F7F"/>
    <w:rsid w:val="002520D8"/>
    <w:rsid w:val="0025260E"/>
    <w:rsid w:val="00252D80"/>
    <w:rsid w:val="002530D0"/>
    <w:rsid w:val="00253932"/>
    <w:rsid w:val="00253B02"/>
    <w:rsid w:val="00253E27"/>
    <w:rsid w:val="0025419E"/>
    <w:rsid w:val="002541A5"/>
    <w:rsid w:val="00254237"/>
    <w:rsid w:val="00254445"/>
    <w:rsid w:val="00254746"/>
    <w:rsid w:val="00254AF0"/>
    <w:rsid w:val="00254B0F"/>
    <w:rsid w:val="00254CE3"/>
    <w:rsid w:val="00255781"/>
    <w:rsid w:val="00255AE4"/>
    <w:rsid w:val="00255E5C"/>
    <w:rsid w:val="00255EB5"/>
    <w:rsid w:val="0025624C"/>
    <w:rsid w:val="002565B2"/>
    <w:rsid w:val="00256636"/>
    <w:rsid w:val="00256660"/>
    <w:rsid w:val="0025673B"/>
    <w:rsid w:val="002572D8"/>
    <w:rsid w:val="00257FC9"/>
    <w:rsid w:val="002600CE"/>
    <w:rsid w:val="00260582"/>
    <w:rsid w:val="00260762"/>
    <w:rsid w:val="002608DE"/>
    <w:rsid w:val="00260C16"/>
    <w:rsid w:val="00261062"/>
    <w:rsid w:val="00261265"/>
    <w:rsid w:val="00261383"/>
    <w:rsid w:val="00261396"/>
    <w:rsid w:val="00261B6E"/>
    <w:rsid w:val="00261D1A"/>
    <w:rsid w:val="002624C0"/>
    <w:rsid w:val="002625E4"/>
    <w:rsid w:val="0026262B"/>
    <w:rsid w:val="002626E5"/>
    <w:rsid w:val="00262822"/>
    <w:rsid w:val="00262932"/>
    <w:rsid w:val="00262E52"/>
    <w:rsid w:val="002632F5"/>
    <w:rsid w:val="00263490"/>
    <w:rsid w:val="00263BF6"/>
    <w:rsid w:val="0026433C"/>
    <w:rsid w:val="0026440F"/>
    <w:rsid w:val="00264518"/>
    <w:rsid w:val="002647A5"/>
    <w:rsid w:val="00264B3C"/>
    <w:rsid w:val="00265200"/>
    <w:rsid w:val="00265363"/>
    <w:rsid w:val="002654F0"/>
    <w:rsid w:val="0026586C"/>
    <w:rsid w:val="002658F7"/>
    <w:rsid w:val="00265C5A"/>
    <w:rsid w:val="00265FA2"/>
    <w:rsid w:val="00266977"/>
    <w:rsid w:val="00266EF2"/>
    <w:rsid w:val="0026748B"/>
    <w:rsid w:val="002676F6"/>
    <w:rsid w:val="002679F0"/>
    <w:rsid w:val="00267A3F"/>
    <w:rsid w:val="00267AEA"/>
    <w:rsid w:val="00267B36"/>
    <w:rsid w:val="00267B89"/>
    <w:rsid w:val="002701DC"/>
    <w:rsid w:val="00270263"/>
    <w:rsid w:val="002703DE"/>
    <w:rsid w:val="002707D3"/>
    <w:rsid w:val="00270A09"/>
    <w:rsid w:val="00270B23"/>
    <w:rsid w:val="00270E7B"/>
    <w:rsid w:val="00271410"/>
    <w:rsid w:val="00271494"/>
    <w:rsid w:val="00271579"/>
    <w:rsid w:val="00271774"/>
    <w:rsid w:val="002719C8"/>
    <w:rsid w:val="00271FED"/>
    <w:rsid w:val="0027216C"/>
    <w:rsid w:val="00272510"/>
    <w:rsid w:val="00272611"/>
    <w:rsid w:val="002726AA"/>
    <w:rsid w:val="00272C51"/>
    <w:rsid w:val="00272F55"/>
    <w:rsid w:val="00273325"/>
    <w:rsid w:val="00273920"/>
    <w:rsid w:val="00273A60"/>
    <w:rsid w:val="00273AE8"/>
    <w:rsid w:val="00273C10"/>
    <w:rsid w:val="0027425F"/>
    <w:rsid w:val="00275C3C"/>
    <w:rsid w:val="00275DD2"/>
    <w:rsid w:val="00276125"/>
    <w:rsid w:val="00276271"/>
    <w:rsid w:val="00276676"/>
    <w:rsid w:val="0027667B"/>
    <w:rsid w:val="002772D4"/>
    <w:rsid w:val="002774C6"/>
    <w:rsid w:val="00277E4A"/>
    <w:rsid w:val="00280109"/>
    <w:rsid w:val="0028050D"/>
    <w:rsid w:val="00280814"/>
    <w:rsid w:val="00280821"/>
    <w:rsid w:val="0028082D"/>
    <w:rsid w:val="00280AEC"/>
    <w:rsid w:val="00280F17"/>
    <w:rsid w:val="00281B54"/>
    <w:rsid w:val="00281D03"/>
    <w:rsid w:val="00281FBF"/>
    <w:rsid w:val="0028287C"/>
    <w:rsid w:val="002828B0"/>
    <w:rsid w:val="00282FAF"/>
    <w:rsid w:val="002834B6"/>
    <w:rsid w:val="00283754"/>
    <w:rsid w:val="002839B4"/>
    <w:rsid w:val="00283A06"/>
    <w:rsid w:val="00283ABA"/>
    <w:rsid w:val="002840D7"/>
    <w:rsid w:val="002842CF"/>
    <w:rsid w:val="00284BA8"/>
    <w:rsid w:val="00284F8A"/>
    <w:rsid w:val="00284FD2"/>
    <w:rsid w:val="00284FDB"/>
    <w:rsid w:val="00285295"/>
    <w:rsid w:val="002857D3"/>
    <w:rsid w:val="00285BF7"/>
    <w:rsid w:val="00285E9C"/>
    <w:rsid w:val="002867DF"/>
    <w:rsid w:val="002868D9"/>
    <w:rsid w:val="002868E1"/>
    <w:rsid w:val="00286B96"/>
    <w:rsid w:val="00286F8E"/>
    <w:rsid w:val="002875FF"/>
    <w:rsid w:val="00287640"/>
    <w:rsid w:val="00287BF9"/>
    <w:rsid w:val="00287C4A"/>
    <w:rsid w:val="00287FD2"/>
    <w:rsid w:val="00290F49"/>
    <w:rsid w:val="00290FB8"/>
    <w:rsid w:val="00291780"/>
    <w:rsid w:val="00291977"/>
    <w:rsid w:val="00291A08"/>
    <w:rsid w:val="00291FC1"/>
    <w:rsid w:val="0029248B"/>
    <w:rsid w:val="002924F3"/>
    <w:rsid w:val="00292704"/>
    <w:rsid w:val="0029298A"/>
    <w:rsid w:val="002935BE"/>
    <w:rsid w:val="00293A1E"/>
    <w:rsid w:val="00293E0C"/>
    <w:rsid w:val="00294213"/>
    <w:rsid w:val="002942B2"/>
    <w:rsid w:val="0029446A"/>
    <w:rsid w:val="002944A9"/>
    <w:rsid w:val="002944C1"/>
    <w:rsid w:val="00294F5B"/>
    <w:rsid w:val="00295260"/>
    <w:rsid w:val="002954EC"/>
    <w:rsid w:val="00295B85"/>
    <w:rsid w:val="00296424"/>
    <w:rsid w:val="00296A1D"/>
    <w:rsid w:val="00296B71"/>
    <w:rsid w:val="00296CA0"/>
    <w:rsid w:val="00296CC5"/>
    <w:rsid w:val="002970AB"/>
    <w:rsid w:val="0029715F"/>
    <w:rsid w:val="0029724D"/>
    <w:rsid w:val="00297A16"/>
    <w:rsid w:val="00297C69"/>
    <w:rsid w:val="00297D99"/>
    <w:rsid w:val="002A0247"/>
    <w:rsid w:val="002A0440"/>
    <w:rsid w:val="002A082B"/>
    <w:rsid w:val="002A0880"/>
    <w:rsid w:val="002A16AC"/>
    <w:rsid w:val="002A1BC0"/>
    <w:rsid w:val="002A1BED"/>
    <w:rsid w:val="002A1DD3"/>
    <w:rsid w:val="002A1F1A"/>
    <w:rsid w:val="002A297C"/>
    <w:rsid w:val="002A29D3"/>
    <w:rsid w:val="002A2A57"/>
    <w:rsid w:val="002A2B2B"/>
    <w:rsid w:val="002A2B6D"/>
    <w:rsid w:val="002A2D65"/>
    <w:rsid w:val="002A3063"/>
    <w:rsid w:val="002A35A6"/>
    <w:rsid w:val="002A3603"/>
    <w:rsid w:val="002A3831"/>
    <w:rsid w:val="002A3B23"/>
    <w:rsid w:val="002A40BA"/>
    <w:rsid w:val="002A4397"/>
    <w:rsid w:val="002A4455"/>
    <w:rsid w:val="002A468D"/>
    <w:rsid w:val="002A4A00"/>
    <w:rsid w:val="002A527F"/>
    <w:rsid w:val="002A534D"/>
    <w:rsid w:val="002A53ED"/>
    <w:rsid w:val="002A5422"/>
    <w:rsid w:val="002A5648"/>
    <w:rsid w:val="002A579D"/>
    <w:rsid w:val="002A5A72"/>
    <w:rsid w:val="002A5AF3"/>
    <w:rsid w:val="002A6106"/>
    <w:rsid w:val="002A63EB"/>
    <w:rsid w:val="002A64A2"/>
    <w:rsid w:val="002A6904"/>
    <w:rsid w:val="002A6972"/>
    <w:rsid w:val="002A69F8"/>
    <w:rsid w:val="002A6EE2"/>
    <w:rsid w:val="002A70ED"/>
    <w:rsid w:val="002A7250"/>
    <w:rsid w:val="002A7B66"/>
    <w:rsid w:val="002A7BA9"/>
    <w:rsid w:val="002B00D0"/>
    <w:rsid w:val="002B0113"/>
    <w:rsid w:val="002B036B"/>
    <w:rsid w:val="002B054B"/>
    <w:rsid w:val="002B0894"/>
    <w:rsid w:val="002B08D3"/>
    <w:rsid w:val="002B0C3B"/>
    <w:rsid w:val="002B0CCB"/>
    <w:rsid w:val="002B1433"/>
    <w:rsid w:val="002B151E"/>
    <w:rsid w:val="002B15C5"/>
    <w:rsid w:val="002B1661"/>
    <w:rsid w:val="002B178C"/>
    <w:rsid w:val="002B17CA"/>
    <w:rsid w:val="002B1993"/>
    <w:rsid w:val="002B19AC"/>
    <w:rsid w:val="002B1C03"/>
    <w:rsid w:val="002B1C10"/>
    <w:rsid w:val="002B1D6B"/>
    <w:rsid w:val="002B1F8C"/>
    <w:rsid w:val="002B296D"/>
    <w:rsid w:val="002B2EA7"/>
    <w:rsid w:val="002B3144"/>
    <w:rsid w:val="002B3227"/>
    <w:rsid w:val="002B3271"/>
    <w:rsid w:val="002B3386"/>
    <w:rsid w:val="002B35E8"/>
    <w:rsid w:val="002B3632"/>
    <w:rsid w:val="002B3A9C"/>
    <w:rsid w:val="002B3BF5"/>
    <w:rsid w:val="002B3EE6"/>
    <w:rsid w:val="002B3FC3"/>
    <w:rsid w:val="002B415F"/>
    <w:rsid w:val="002B41D3"/>
    <w:rsid w:val="002B4421"/>
    <w:rsid w:val="002B4CE0"/>
    <w:rsid w:val="002B4D45"/>
    <w:rsid w:val="002B4F5A"/>
    <w:rsid w:val="002B50C3"/>
    <w:rsid w:val="002B50CC"/>
    <w:rsid w:val="002B53EA"/>
    <w:rsid w:val="002B5580"/>
    <w:rsid w:val="002B55BE"/>
    <w:rsid w:val="002B55E3"/>
    <w:rsid w:val="002B5A5F"/>
    <w:rsid w:val="002B5AED"/>
    <w:rsid w:val="002B612E"/>
    <w:rsid w:val="002B6521"/>
    <w:rsid w:val="002B6779"/>
    <w:rsid w:val="002B67A9"/>
    <w:rsid w:val="002B68B8"/>
    <w:rsid w:val="002B695C"/>
    <w:rsid w:val="002B7064"/>
    <w:rsid w:val="002B785D"/>
    <w:rsid w:val="002B7894"/>
    <w:rsid w:val="002B7B7C"/>
    <w:rsid w:val="002B7BB6"/>
    <w:rsid w:val="002B7C8B"/>
    <w:rsid w:val="002C027C"/>
    <w:rsid w:val="002C088F"/>
    <w:rsid w:val="002C0CF1"/>
    <w:rsid w:val="002C106A"/>
    <w:rsid w:val="002C128C"/>
    <w:rsid w:val="002C131D"/>
    <w:rsid w:val="002C148E"/>
    <w:rsid w:val="002C14CD"/>
    <w:rsid w:val="002C16F1"/>
    <w:rsid w:val="002C1969"/>
    <w:rsid w:val="002C1DA8"/>
    <w:rsid w:val="002C1F5A"/>
    <w:rsid w:val="002C20E5"/>
    <w:rsid w:val="002C2122"/>
    <w:rsid w:val="002C22F9"/>
    <w:rsid w:val="002C246C"/>
    <w:rsid w:val="002C2692"/>
    <w:rsid w:val="002C2A41"/>
    <w:rsid w:val="002C2BDC"/>
    <w:rsid w:val="002C2FEE"/>
    <w:rsid w:val="002C3066"/>
    <w:rsid w:val="002C306A"/>
    <w:rsid w:val="002C3492"/>
    <w:rsid w:val="002C3ED8"/>
    <w:rsid w:val="002C414B"/>
    <w:rsid w:val="002C4611"/>
    <w:rsid w:val="002C49C4"/>
    <w:rsid w:val="002C4A34"/>
    <w:rsid w:val="002C4BE9"/>
    <w:rsid w:val="002C4D6C"/>
    <w:rsid w:val="002C5108"/>
    <w:rsid w:val="002C58AC"/>
    <w:rsid w:val="002C59B6"/>
    <w:rsid w:val="002C5A03"/>
    <w:rsid w:val="002C61F1"/>
    <w:rsid w:val="002C67E7"/>
    <w:rsid w:val="002C6868"/>
    <w:rsid w:val="002C6C1B"/>
    <w:rsid w:val="002C77AE"/>
    <w:rsid w:val="002C787C"/>
    <w:rsid w:val="002C7880"/>
    <w:rsid w:val="002C7FCE"/>
    <w:rsid w:val="002D0000"/>
    <w:rsid w:val="002D0170"/>
    <w:rsid w:val="002D01E4"/>
    <w:rsid w:val="002D02B4"/>
    <w:rsid w:val="002D16E1"/>
    <w:rsid w:val="002D17E5"/>
    <w:rsid w:val="002D1E45"/>
    <w:rsid w:val="002D22C1"/>
    <w:rsid w:val="002D2594"/>
    <w:rsid w:val="002D25D2"/>
    <w:rsid w:val="002D275A"/>
    <w:rsid w:val="002D27B6"/>
    <w:rsid w:val="002D2E0F"/>
    <w:rsid w:val="002D2E77"/>
    <w:rsid w:val="002D2F65"/>
    <w:rsid w:val="002D2F6A"/>
    <w:rsid w:val="002D2F73"/>
    <w:rsid w:val="002D30BD"/>
    <w:rsid w:val="002D3288"/>
    <w:rsid w:val="002D38C6"/>
    <w:rsid w:val="002D3C62"/>
    <w:rsid w:val="002D3DF3"/>
    <w:rsid w:val="002D3E40"/>
    <w:rsid w:val="002D3E6F"/>
    <w:rsid w:val="002D5140"/>
    <w:rsid w:val="002D51CB"/>
    <w:rsid w:val="002D55B5"/>
    <w:rsid w:val="002D56A1"/>
    <w:rsid w:val="002D5A06"/>
    <w:rsid w:val="002D5A11"/>
    <w:rsid w:val="002D5DB8"/>
    <w:rsid w:val="002D6025"/>
    <w:rsid w:val="002D608C"/>
    <w:rsid w:val="002D6191"/>
    <w:rsid w:val="002D624F"/>
    <w:rsid w:val="002D62ED"/>
    <w:rsid w:val="002D680D"/>
    <w:rsid w:val="002D6BA1"/>
    <w:rsid w:val="002D6CFF"/>
    <w:rsid w:val="002D6D96"/>
    <w:rsid w:val="002D7096"/>
    <w:rsid w:val="002D7278"/>
    <w:rsid w:val="002D730D"/>
    <w:rsid w:val="002D7483"/>
    <w:rsid w:val="002D78B7"/>
    <w:rsid w:val="002D79B8"/>
    <w:rsid w:val="002D7C26"/>
    <w:rsid w:val="002D7FE2"/>
    <w:rsid w:val="002E02CE"/>
    <w:rsid w:val="002E030D"/>
    <w:rsid w:val="002E05A0"/>
    <w:rsid w:val="002E0691"/>
    <w:rsid w:val="002E0CF2"/>
    <w:rsid w:val="002E111F"/>
    <w:rsid w:val="002E11E4"/>
    <w:rsid w:val="002E11FC"/>
    <w:rsid w:val="002E125F"/>
    <w:rsid w:val="002E128C"/>
    <w:rsid w:val="002E1501"/>
    <w:rsid w:val="002E17B3"/>
    <w:rsid w:val="002E183C"/>
    <w:rsid w:val="002E18A4"/>
    <w:rsid w:val="002E18D4"/>
    <w:rsid w:val="002E1CEA"/>
    <w:rsid w:val="002E1D5B"/>
    <w:rsid w:val="002E2260"/>
    <w:rsid w:val="002E22A2"/>
    <w:rsid w:val="002E2315"/>
    <w:rsid w:val="002E231E"/>
    <w:rsid w:val="002E23B6"/>
    <w:rsid w:val="002E246C"/>
    <w:rsid w:val="002E2587"/>
    <w:rsid w:val="002E29BC"/>
    <w:rsid w:val="002E2B71"/>
    <w:rsid w:val="002E2F15"/>
    <w:rsid w:val="002E3189"/>
    <w:rsid w:val="002E3280"/>
    <w:rsid w:val="002E330B"/>
    <w:rsid w:val="002E3472"/>
    <w:rsid w:val="002E351A"/>
    <w:rsid w:val="002E36A4"/>
    <w:rsid w:val="002E37E0"/>
    <w:rsid w:val="002E38CD"/>
    <w:rsid w:val="002E38E9"/>
    <w:rsid w:val="002E3A27"/>
    <w:rsid w:val="002E3B86"/>
    <w:rsid w:val="002E4A58"/>
    <w:rsid w:val="002E4BD9"/>
    <w:rsid w:val="002E50C7"/>
    <w:rsid w:val="002E52DE"/>
    <w:rsid w:val="002E6202"/>
    <w:rsid w:val="002E6275"/>
    <w:rsid w:val="002E64A5"/>
    <w:rsid w:val="002E67A4"/>
    <w:rsid w:val="002E67D2"/>
    <w:rsid w:val="002E71F5"/>
    <w:rsid w:val="002E72C3"/>
    <w:rsid w:val="002E743C"/>
    <w:rsid w:val="002E78DC"/>
    <w:rsid w:val="002E7AB2"/>
    <w:rsid w:val="002E7F2F"/>
    <w:rsid w:val="002E7F66"/>
    <w:rsid w:val="002E7FAD"/>
    <w:rsid w:val="002F03ED"/>
    <w:rsid w:val="002F0571"/>
    <w:rsid w:val="002F092C"/>
    <w:rsid w:val="002F0D06"/>
    <w:rsid w:val="002F0DF4"/>
    <w:rsid w:val="002F1192"/>
    <w:rsid w:val="002F13C6"/>
    <w:rsid w:val="002F159E"/>
    <w:rsid w:val="002F16BE"/>
    <w:rsid w:val="002F18DD"/>
    <w:rsid w:val="002F2D4C"/>
    <w:rsid w:val="002F3535"/>
    <w:rsid w:val="002F36BC"/>
    <w:rsid w:val="002F3936"/>
    <w:rsid w:val="002F39B5"/>
    <w:rsid w:val="002F429C"/>
    <w:rsid w:val="002F4382"/>
    <w:rsid w:val="002F49A1"/>
    <w:rsid w:val="002F4D11"/>
    <w:rsid w:val="002F4EA9"/>
    <w:rsid w:val="002F5552"/>
    <w:rsid w:val="002F60BC"/>
    <w:rsid w:val="002F6D24"/>
    <w:rsid w:val="002F7271"/>
    <w:rsid w:val="002F73D8"/>
    <w:rsid w:val="002F7B99"/>
    <w:rsid w:val="002F7C9B"/>
    <w:rsid w:val="002F7D11"/>
    <w:rsid w:val="002F7FF0"/>
    <w:rsid w:val="003000E3"/>
    <w:rsid w:val="003001A5"/>
    <w:rsid w:val="003003F7"/>
    <w:rsid w:val="0030044B"/>
    <w:rsid w:val="0030056B"/>
    <w:rsid w:val="003006E3"/>
    <w:rsid w:val="003007EE"/>
    <w:rsid w:val="003008A2"/>
    <w:rsid w:val="00300989"/>
    <w:rsid w:val="003009F6"/>
    <w:rsid w:val="00300B6D"/>
    <w:rsid w:val="00300E44"/>
    <w:rsid w:val="003013C3"/>
    <w:rsid w:val="00301543"/>
    <w:rsid w:val="00301855"/>
    <w:rsid w:val="00302599"/>
    <w:rsid w:val="0030263D"/>
    <w:rsid w:val="00302726"/>
    <w:rsid w:val="0030289C"/>
    <w:rsid w:val="003028CE"/>
    <w:rsid w:val="00302967"/>
    <w:rsid w:val="00303330"/>
    <w:rsid w:val="0030342A"/>
    <w:rsid w:val="003035DD"/>
    <w:rsid w:val="00303CB0"/>
    <w:rsid w:val="00303F56"/>
    <w:rsid w:val="003046BF"/>
    <w:rsid w:val="00304751"/>
    <w:rsid w:val="003048E6"/>
    <w:rsid w:val="00304A00"/>
    <w:rsid w:val="00304C1E"/>
    <w:rsid w:val="00304C32"/>
    <w:rsid w:val="00304F80"/>
    <w:rsid w:val="00304FD6"/>
    <w:rsid w:val="00305642"/>
    <w:rsid w:val="00305D25"/>
    <w:rsid w:val="00306006"/>
    <w:rsid w:val="003061DC"/>
    <w:rsid w:val="003062AE"/>
    <w:rsid w:val="003069F1"/>
    <w:rsid w:val="00306D77"/>
    <w:rsid w:val="003073AD"/>
    <w:rsid w:val="0030750F"/>
    <w:rsid w:val="0030762B"/>
    <w:rsid w:val="003076A2"/>
    <w:rsid w:val="00307707"/>
    <w:rsid w:val="003078B2"/>
    <w:rsid w:val="003078EB"/>
    <w:rsid w:val="00307A90"/>
    <w:rsid w:val="00307B7C"/>
    <w:rsid w:val="00307BB8"/>
    <w:rsid w:val="00307BCC"/>
    <w:rsid w:val="00307CB8"/>
    <w:rsid w:val="00307D56"/>
    <w:rsid w:val="00307F65"/>
    <w:rsid w:val="00307FC0"/>
    <w:rsid w:val="00310078"/>
    <w:rsid w:val="00310298"/>
    <w:rsid w:val="003109CA"/>
    <w:rsid w:val="003110A8"/>
    <w:rsid w:val="003114D9"/>
    <w:rsid w:val="003114F7"/>
    <w:rsid w:val="0031188A"/>
    <w:rsid w:val="00311914"/>
    <w:rsid w:val="00311A52"/>
    <w:rsid w:val="00311C69"/>
    <w:rsid w:val="00311FC5"/>
    <w:rsid w:val="0031222A"/>
    <w:rsid w:val="00312D12"/>
    <w:rsid w:val="00313169"/>
    <w:rsid w:val="00313594"/>
    <w:rsid w:val="003135ED"/>
    <w:rsid w:val="003142FB"/>
    <w:rsid w:val="00314499"/>
    <w:rsid w:val="00314762"/>
    <w:rsid w:val="00314EB4"/>
    <w:rsid w:val="00314EDC"/>
    <w:rsid w:val="0031532C"/>
    <w:rsid w:val="003154B5"/>
    <w:rsid w:val="00315846"/>
    <w:rsid w:val="0031584F"/>
    <w:rsid w:val="00315C63"/>
    <w:rsid w:val="00315D93"/>
    <w:rsid w:val="00315FD5"/>
    <w:rsid w:val="00316207"/>
    <w:rsid w:val="003163A7"/>
    <w:rsid w:val="0031660E"/>
    <w:rsid w:val="003167C7"/>
    <w:rsid w:val="00316A1E"/>
    <w:rsid w:val="00316A4F"/>
    <w:rsid w:val="00316A9D"/>
    <w:rsid w:val="00316B61"/>
    <w:rsid w:val="00316BA2"/>
    <w:rsid w:val="0032033A"/>
    <w:rsid w:val="003204ED"/>
    <w:rsid w:val="003205FD"/>
    <w:rsid w:val="00320C08"/>
    <w:rsid w:val="00320C4B"/>
    <w:rsid w:val="00320D27"/>
    <w:rsid w:val="00321018"/>
    <w:rsid w:val="00321103"/>
    <w:rsid w:val="00321339"/>
    <w:rsid w:val="00321881"/>
    <w:rsid w:val="00321C8C"/>
    <w:rsid w:val="00321E06"/>
    <w:rsid w:val="00322166"/>
    <w:rsid w:val="003224CD"/>
    <w:rsid w:val="00322849"/>
    <w:rsid w:val="00322A22"/>
    <w:rsid w:val="00322C6F"/>
    <w:rsid w:val="003232F1"/>
    <w:rsid w:val="003234B7"/>
    <w:rsid w:val="003237D6"/>
    <w:rsid w:val="003237E8"/>
    <w:rsid w:val="003239F9"/>
    <w:rsid w:val="00323E3A"/>
    <w:rsid w:val="003242D8"/>
    <w:rsid w:val="00324434"/>
    <w:rsid w:val="00324796"/>
    <w:rsid w:val="00324864"/>
    <w:rsid w:val="00324A8E"/>
    <w:rsid w:val="0032533C"/>
    <w:rsid w:val="0032581A"/>
    <w:rsid w:val="003259B0"/>
    <w:rsid w:val="00325D0E"/>
    <w:rsid w:val="00325D22"/>
    <w:rsid w:val="00325EF7"/>
    <w:rsid w:val="00326659"/>
    <w:rsid w:val="00326A0E"/>
    <w:rsid w:val="00326B01"/>
    <w:rsid w:val="00326E61"/>
    <w:rsid w:val="003271B1"/>
    <w:rsid w:val="0032738A"/>
    <w:rsid w:val="003273FE"/>
    <w:rsid w:val="00327ABA"/>
    <w:rsid w:val="0033000F"/>
    <w:rsid w:val="003301E3"/>
    <w:rsid w:val="00330204"/>
    <w:rsid w:val="00330270"/>
    <w:rsid w:val="00330AC4"/>
    <w:rsid w:val="00330AD2"/>
    <w:rsid w:val="00330CB1"/>
    <w:rsid w:val="00330D71"/>
    <w:rsid w:val="00331339"/>
    <w:rsid w:val="003315CC"/>
    <w:rsid w:val="0033183D"/>
    <w:rsid w:val="0033189B"/>
    <w:rsid w:val="00331D07"/>
    <w:rsid w:val="00331F19"/>
    <w:rsid w:val="00332218"/>
    <w:rsid w:val="00332360"/>
    <w:rsid w:val="003323D5"/>
    <w:rsid w:val="00332708"/>
    <w:rsid w:val="00332B13"/>
    <w:rsid w:val="003330F6"/>
    <w:rsid w:val="00333379"/>
    <w:rsid w:val="003333AE"/>
    <w:rsid w:val="00333487"/>
    <w:rsid w:val="003334C7"/>
    <w:rsid w:val="00333995"/>
    <w:rsid w:val="00333F67"/>
    <w:rsid w:val="0033420E"/>
    <w:rsid w:val="00334A1A"/>
    <w:rsid w:val="00334DFB"/>
    <w:rsid w:val="00335137"/>
    <w:rsid w:val="00335618"/>
    <w:rsid w:val="003356EA"/>
    <w:rsid w:val="00335897"/>
    <w:rsid w:val="003358CA"/>
    <w:rsid w:val="00335C94"/>
    <w:rsid w:val="00335DEB"/>
    <w:rsid w:val="003361C1"/>
    <w:rsid w:val="003361E4"/>
    <w:rsid w:val="00336294"/>
    <w:rsid w:val="00336384"/>
    <w:rsid w:val="00336762"/>
    <w:rsid w:val="00336A28"/>
    <w:rsid w:val="00336F6B"/>
    <w:rsid w:val="00337254"/>
    <w:rsid w:val="00337546"/>
    <w:rsid w:val="00337D80"/>
    <w:rsid w:val="00337E28"/>
    <w:rsid w:val="00340024"/>
    <w:rsid w:val="003403F1"/>
    <w:rsid w:val="0034055D"/>
    <w:rsid w:val="0034073B"/>
    <w:rsid w:val="003408E6"/>
    <w:rsid w:val="00340DC0"/>
    <w:rsid w:val="003415F7"/>
    <w:rsid w:val="00341A3B"/>
    <w:rsid w:val="00341EB1"/>
    <w:rsid w:val="00342137"/>
    <w:rsid w:val="0034249F"/>
    <w:rsid w:val="00342752"/>
    <w:rsid w:val="003429E8"/>
    <w:rsid w:val="00342A8A"/>
    <w:rsid w:val="00342A8F"/>
    <w:rsid w:val="00342BF3"/>
    <w:rsid w:val="00342C1C"/>
    <w:rsid w:val="00342DCF"/>
    <w:rsid w:val="00343003"/>
    <w:rsid w:val="00343059"/>
    <w:rsid w:val="003431D3"/>
    <w:rsid w:val="003432A3"/>
    <w:rsid w:val="00343502"/>
    <w:rsid w:val="00343B90"/>
    <w:rsid w:val="00343D0B"/>
    <w:rsid w:val="00343FC6"/>
    <w:rsid w:val="003440C1"/>
    <w:rsid w:val="003440FD"/>
    <w:rsid w:val="00344410"/>
    <w:rsid w:val="0034465E"/>
    <w:rsid w:val="00344C02"/>
    <w:rsid w:val="00344FD1"/>
    <w:rsid w:val="00345068"/>
    <w:rsid w:val="00345209"/>
    <w:rsid w:val="00345375"/>
    <w:rsid w:val="00345494"/>
    <w:rsid w:val="0034562B"/>
    <w:rsid w:val="003459E8"/>
    <w:rsid w:val="00346481"/>
    <w:rsid w:val="0034701D"/>
    <w:rsid w:val="00347D91"/>
    <w:rsid w:val="00347EF8"/>
    <w:rsid w:val="00350A2F"/>
    <w:rsid w:val="00350A79"/>
    <w:rsid w:val="00350C45"/>
    <w:rsid w:val="00350DF7"/>
    <w:rsid w:val="00350E9A"/>
    <w:rsid w:val="003510FD"/>
    <w:rsid w:val="00351205"/>
    <w:rsid w:val="003512F5"/>
    <w:rsid w:val="003514C0"/>
    <w:rsid w:val="0035169E"/>
    <w:rsid w:val="003516AB"/>
    <w:rsid w:val="003518C9"/>
    <w:rsid w:val="00352B78"/>
    <w:rsid w:val="00352BB6"/>
    <w:rsid w:val="00353012"/>
    <w:rsid w:val="00353233"/>
    <w:rsid w:val="00353470"/>
    <w:rsid w:val="003536DD"/>
    <w:rsid w:val="003536FB"/>
    <w:rsid w:val="003538C0"/>
    <w:rsid w:val="00353A02"/>
    <w:rsid w:val="00353A8E"/>
    <w:rsid w:val="00353D46"/>
    <w:rsid w:val="003540EF"/>
    <w:rsid w:val="00354220"/>
    <w:rsid w:val="00354428"/>
    <w:rsid w:val="00354467"/>
    <w:rsid w:val="00354525"/>
    <w:rsid w:val="003548E0"/>
    <w:rsid w:val="003549CF"/>
    <w:rsid w:val="00354A1F"/>
    <w:rsid w:val="00354B97"/>
    <w:rsid w:val="00354CC3"/>
    <w:rsid w:val="003552C6"/>
    <w:rsid w:val="0035530C"/>
    <w:rsid w:val="0035545A"/>
    <w:rsid w:val="0035552A"/>
    <w:rsid w:val="003559CF"/>
    <w:rsid w:val="00355AE2"/>
    <w:rsid w:val="00355BD2"/>
    <w:rsid w:val="00355C09"/>
    <w:rsid w:val="0035667D"/>
    <w:rsid w:val="003569C8"/>
    <w:rsid w:val="00356CC5"/>
    <w:rsid w:val="00356E4D"/>
    <w:rsid w:val="00357786"/>
    <w:rsid w:val="003577D9"/>
    <w:rsid w:val="003578AE"/>
    <w:rsid w:val="00357B63"/>
    <w:rsid w:val="00357BE2"/>
    <w:rsid w:val="00357CC9"/>
    <w:rsid w:val="00357CE4"/>
    <w:rsid w:val="00357F43"/>
    <w:rsid w:val="003600D4"/>
    <w:rsid w:val="003607CA"/>
    <w:rsid w:val="0036111D"/>
    <w:rsid w:val="003612EA"/>
    <w:rsid w:val="00361B0E"/>
    <w:rsid w:val="00361C75"/>
    <w:rsid w:val="00361D71"/>
    <w:rsid w:val="00362284"/>
    <w:rsid w:val="00362437"/>
    <w:rsid w:val="00362534"/>
    <w:rsid w:val="00362680"/>
    <w:rsid w:val="003627A4"/>
    <w:rsid w:val="0036297A"/>
    <w:rsid w:val="00362CA0"/>
    <w:rsid w:val="00362CBE"/>
    <w:rsid w:val="00362D48"/>
    <w:rsid w:val="0036341F"/>
    <w:rsid w:val="0036343F"/>
    <w:rsid w:val="003635C7"/>
    <w:rsid w:val="00363B2B"/>
    <w:rsid w:val="00363FBB"/>
    <w:rsid w:val="00363FFE"/>
    <w:rsid w:val="0036407F"/>
    <w:rsid w:val="003641B6"/>
    <w:rsid w:val="00364323"/>
    <w:rsid w:val="00364482"/>
    <w:rsid w:val="0036477E"/>
    <w:rsid w:val="00364A96"/>
    <w:rsid w:val="00364ADE"/>
    <w:rsid w:val="00364DD5"/>
    <w:rsid w:val="00364E8A"/>
    <w:rsid w:val="003651F3"/>
    <w:rsid w:val="0036533D"/>
    <w:rsid w:val="003654ED"/>
    <w:rsid w:val="003656FA"/>
    <w:rsid w:val="00365F52"/>
    <w:rsid w:val="00366244"/>
    <w:rsid w:val="00366346"/>
    <w:rsid w:val="00366430"/>
    <w:rsid w:val="0036669B"/>
    <w:rsid w:val="003666C7"/>
    <w:rsid w:val="00366760"/>
    <w:rsid w:val="003668E4"/>
    <w:rsid w:val="00366E44"/>
    <w:rsid w:val="00367230"/>
    <w:rsid w:val="00367341"/>
    <w:rsid w:val="0036735B"/>
    <w:rsid w:val="00367614"/>
    <w:rsid w:val="0036791A"/>
    <w:rsid w:val="00367D69"/>
    <w:rsid w:val="00367FDE"/>
    <w:rsid w:val="00370CC4"/>
    <w:rsid w:val="00371168"/>
    <w:rsid w:val="00371229"/>
    <w:rsid w:val="0037132D"/>
    <w:rsid w:val="00371334"/>
    <w:rsid w:val="003713D0"/>
    <w:rsid w:val="003715A1"/>
    <w:rsid w:val="00371683"/>
    <w:rsid w:val="00371696"/>
    <w:rsid w:val="00371930"/>
    <w:rsid w:val="00371E18"/>
    <w:rsid w:val="00371F05"/>
    <w:rsid w:val="00371F36"/>
    <w:rsid w:val="00372301"/>
    <w:rsid w:val="003728C3"/>
    <w:rsid w:val="00372CB1"/>
    <w:rsid w:val="00372D17"/>
    <w:rsid w:val="00372FB0"/>
    <w:rsid w:val="00372FBA"/>
    <w:rsid w:val="003731B9"/>
    <w:rsid w:val="003734F9"/>
    <w:rsid w:val="0037368C"/>
    <w:rsid w:val="00373765"/>
    <w:rsid w:val="00373C7E"/>
    <w:rsid w:val="00373E53"/>
    <w:rsid w:val="003749F6"/>
    <w:rsid w:val="00375132"/>
    <w:rsid w:val="003751F8"/>
    <w:rsid w:val="003754CA"/>
    <w:rsid w:val="00375787"/>
    <w:rsid w:val="003759F4"/>
    <w:rsid w:val="00375A34"/>
    <w:rsid w:val="00376324"/>
    <w:rsid w:val="00376958"/>
    <w:rsid w:val="003772B0"/>
    <w:rsid w:val="003775B4"/>
    <w:rsid w:val="003777E6"/>
    <w:rsid w:val="003779C2"/>
    <w:rsid w:val="00377DCB"/>
    <w:rsid w:val="003803E3"/>
    <w:rsid w:val="00380626"/>
    <w:rsid w:val="00380783"/>
    <w:rsid w:val="0038079E"/>
    <w:rsid w:val="00380923"/>
    <w:rsid w:val="00380C7E"/>
    <w:rsid w:val="00380F8C"/>
    <w:rsid w:val="00381223"/>
    <w:rsid w:val="00381257"/>
    <w:rsid w:val="003812E4"/>
    <w:rsid w:val="00381C7D"/>
    <w:rsid w:val="00381ED1"/>
    <w:rsid w:val="00381F7E"/>
    <w:rsid w:val="00382063"/>
    <w:rsid w:val="003821F3"/>
    <w:rsid w:val="0038284F"/>
    <w:rsid w:val="003829E8"/>
    <w:rsid w:val="00382DB1"/>
    <w:rsid w:val="00382EAF"/>
    <w:rsid w:val="00383A3E"/>
    <w:rsid w:val="00384169"/>
    <w:rsid w:val="003846A3"/>
    <w:rsid w:val="003847A7"/>
    <w:rsid w:val="00384EB3"/>
    <w:rsid w:val="0038506A"/>
    <w:rsid w:val="00385323"/>
    <w:rsid w:val="00385663"/>
    <w:rsid w:val="003858C2"/>
    <w:rsid w:val="0038591E"/>
    <w:rsid w:val="0038591F"/>
    <w:rsid w:val="0038597C"/>
    <w:rsid w:val="003859A4"/>
    <w:rsid w:val="003859B7"/>
    <w:rsid w:val="00385BDD"/>
    <w:rsid w:val="00385C70"/>
    <w:rsid w:val="00385C72"/>
    <w:rsid w:val="00385D6B"/>
    <w:rsid w:val="00385EA7"/>
    <w:rsid w:val="00385F9F"/>
    <w:rsid w:val="00386914"/>
    <w:rsid w:val="00386D1F"/>
    <w:rsid w:val="00387304"/>
    <w:rsid w:val="00390290"/>
    <w:rsid w:val="003903C7"/>
    <w:rsid w:val="0039080A"/>
    <w:rsid w:val="00390918"/>
    <w:rsid w:val="00390992"/>
    <w:rsid w:val="003909A2"/>
    <w:rsid w:val="003911A8"/>
    <w:rsid w:val="003911DE"/>
    <w:rsid w:val="0039166C"/>
    <w:rsid w:val="00391AD3"/>
    <w:rsid w:val="00391B41"/>
    <w:rsid w:val="00391BF0"/>
    <w:rsid w:val="00391BF5"/>
    <w:rsid w:val="00391D27"/>
    <w:rsid w:val="00392108"/>
    <w:rsid w:val="003922E1"/>
    <w:rsid w:val="00392367"/>
    <w:rsid w:val="003924AD"/>
    <w:rsid w:val="0039274E"/>
    <w:rsid w:val="003927A5"/>
    <w:rsid w:val="00392B5F"/>
    <w:rsid w:val="00392BBF"/>
    <w:rsid w:val="00392CC1"/>
    <w:rsid w:val="00393746"/>
    <w:rsid w:val="00393B7E"/>
    <w:rsid w:val="0039409C"/>
    <w:rsid w:val="003941B4"/>
    <w:rsid w:val="0039423A"/>
    <w:rsid w:val="0039474E"/>
    <w:rsid w:val="003947C4"/>
    <w:rsid w:val="00394986"/>
    <w:rsid w:val="00394B09"/>
    <w:rsid w:val="00394DE7"/>
    <w:rsid w:val="00394EAE"/>
    <w:rsid w:val="00394EC6"/>
    <w:rsid w:val="00394F0C"/>
    <w:rsid w:val="00395150"/>
    <w:rsid w:val="00395913"/>
    <w:rsid w:val="0039596B"/>
    <w:rsid w:val="0039596E"/>
    <w:rsid w:val="00395D4E"/>
    <w:rsid w:val="00395E20"/>
    <w:rsid w:val="0039601F"/>
    <w:rsid w:val="00396103"/>
    <w:rsid w:val="0039686B"/>
    <w:rsid w:val="003968B0"/>
    <w:rsid w:val="003969E7"/>
    <w:rsid w:val="00396B5E"/>
    <w:rsid w:val="00396E1E"/>
    <w:rsid w:val="00396E2B"/>
    <w:rsid w:val="00396E41"/>
    <w:rsid w:val="00396F1D"/>
    <w:rsid w:val="00396F22"/>
    <w:rsid w:val="003979E7"/>
    <w:rsid w:val="00397C84"/>
    <w:rsid w:val="00397D82"/>
    <w:rsid w:val="003A019E"/>
    <w:rsid w:val="003A029A"/>
    <w:rsid w:val="003A07CD"/>
    <w:rsid w:val="003A084A"/>
    <w:rsid w:val="003A0950"/>
    <w:rsid w:val="003A0EB2"/>
    <w:rsid w:val="003A0F91"/>
    <w:rsid w:val="003A1225"/>
    <w:rsid w:val="003A1305"/>
    <w:rsid w:val="003A1B4C"/>
    <w:rsid w:val="003A1E4B"/>
    <w:rsid w:val="003A1EF0"/>
    <w:rsid w:val="003A21C6"/>
    <w:rsid w:val="003A228E"/>
    <w:rsid w:val="003A290C"/>
    <w:rsid w:val="003A2E16"/>
    <w:rsid w:val="003A2E28"/>
    <w:rsid w:val="003A2FC0"/>
    <w:rsid w:val="003A3918"/>
    <w:rsid w:val="003A3C52"/>
    <w:rsid w:val="003A3E39"/>
    <w:rsid w:val="003A4454"/>
    <w:rsid w:val="003A4517"/>
    <w:rsid w:val="003A4913"/>
    <w:rsid w:val="003A4C6A"/>
    <w:rsid w:val="003A50F1"/>
    <w:rsid w:val="003A57FC"/>
    <w:rsid w:val="003A590B"/>
    <w:rsid w:val="003A5BB9"/>
    <w:rsid w:val="003A5BE1"/>
    <w:rsid w:val="003A5D51"/>
    <w:rsid w:val="003A642B"/>
    <w:rsid w:val="003A6DAC"/>
    <w:rsid w:val="003A6F11"/>
    <w:rsid w:val="003A70CF"/>
    <w:rsid w:val="003A7194"/>
    <w:rsid w:val="003A72C1"/>
    <w:rsid w:val="003A7439"/>
    <w:rsid w:val="003A7647"/>
    <w:rsid w:val="003A7916"/>
    <w:rsid w:val="003A7E80"/>
    <w:rsid w:val="003A7F9F"/>
    <w:rsid w:val="003B02E2"/>
    <w:rsid w:val="003B05D6"/>
    <w:rsid w:val="003B0693"/>
    <w:rsid w:val="003B09AB"/>
    <w:rsid w:val="003B0CBD"/>
    <w:rsid w:val="003B1041"/>
    <w:rsid w:val="003B13BA"/>
    <w:rsid w:val="003B169A"/>
    <w:rsid w:val="003B1D0C"/>
    <w:rsid w:val="003B1D5F"/>
    <w:rsid w:val="003B1FE3"/>
    <w:rsid w:val="003B226F"/>
    <w:rsid w:val="003B22BD"/>
    <w:rsid w:val="003B2487"/>
    <w:rsid w:val="003B2732"/>
    <w:rsid w:val="003B345E"/>
    <w:rsid w:val="003B3973"/>
    <w:rsid w:val="003B3995"/>
    <w:rsid w:val="003B3BC7"/>
    <w:rsid w:val="003B3C23"/>
    <w:rsid w:val="003B3C47"/>
    <w:rsid w:val="003B4497"/>
    <w:rsid w:val="003B459F"/>
    <w:rsid w:val="003B47F0"/>
    <w:rsid w:val="003B4ED7"/>
    <w:rsid w:val="003B4FC9"/>
    <w:rsid w:val="003B4FE8"/>
    <w:rsid w:val="003B5404"/>
    <w:rsid w:val="003B5435"/>
    <w:rsid w:val="003B54B8"/>
    <w:rsid w:val="003B55E0"/>
    <w:rsid w:val="003B58E7"/>
    <w:rsid w:val="003B5BCB"/>
    <w:rsid w:val="003B625E"/>
    <w:rsid w:val="003B64BA"/>
    <w:rsid w:val="003B6537"/>
    <w:rsid w:val="003B6594"/>
    <w:rsid w:val="003B6DBC"/>
    <w:rsid w:val="003B7448"/>
    <w:rsid w:val="003B74A9"/>
    <w:rsid w:val="003B76A1"/>
    <w:rsid w:val="003B76D5"/>
    <w:rsid w:val="003B78AA"/>
    <w:rsid w:val="003B7916"/>
    <w:rsid w:val="003B7E36"/>
    <w:rsid w:val="003B7FF5"/>
    <w:rsid w:val="003C0288"/>
    <w:rsid w:val="003C0755"/>
    <w:rsid w:val="003C088B"/>
    <w:rsid w:val="003C08E0"/>
    <w:rsid w:val="003C0D60"/>
    <w:rsid w:val="003C19F1"/>
    <w:rsid w:val="003C1B0E"/>
    <w:rsid w:val="003C1B8C"/>
    <w:rsid w:val="003C1D88"/>
    <w:rsid w:val="003C2252"/>
    <w:rsid w:val="003C230E"/>
    <w:rsid w:val="003C236F"/>
    <w:rsid w:val="003C2A49"/>
    <w:rsid w:val="003C2B8D"/>
    <w:rsid w:val="003C2E4E"/>
    <w:rsid w:val="003C2F20"/>
    <w:rsid w:val="003C310E"/>
    <w:rsid w:val="003C3549"/>
    <w:rsid w:val="003C364C"/>
    <w:rsid w:val="003C3672"/>
    <w:rsid w:val="003C36A8"/>
    <w:rsid w:val="003C36DF"/>
    <w:rsid w:val="003C374E"/>
    <w:rsid w:val="003C37EC"/>
    <w:rsid w:val="003C37F3"/>
    <w:rsid w:val="003C3E3B"/>
    <w:rsid w:val="003C443C"/>
    <w:rsid w:val="003C469C"/>
    <w:rsid w:val="003C509E"/>
    <w:rsid w:val="003C513C"/>
    <w:rsid w:val="003C54C1"/>
    <w:rsid w:val="003C555B"/>
    <w:rsid w:val="003C566E"/>
    <w:rsid w:val="003C58AF"/>
    <w:rsid w:val="003C5B8D"/>
    <w:rsid w:val="003C5CA2"/>
    <w:rsid w:val="003C64B5"/>
    <w:rsid w:val="003C64ED"/>
    <w:rsid w:val="003C6606"/>
    <w:rsid w:val="003C6671"/>
    <w:rsid w:val="003C7408"/>
    <w:rsid w:val="003C7E20"/>
    <w:rsid w:val="003D0110"/>
    <w:rsid w:val="003D0455"/>
    <w:rsid w:val="003D04A5"/>
    <w:rsid w:val="003D0E7F"/>
    <w:rsid w:val="003D0E92"/>
    <w:rsid w:val="003D1209"/>
    <w:rsid w:val="003D12BE"/>
    <w:rsid w:val="003D1666"/>
    <w:rsid w:val="003D20B8"/>
    <w:rsid w:val="003D2124"/>
    <w:rsid w:val="003D2321"/>
    <w:rsid w:val="003D243E"/>
    <w:rsid w:val="003D2C0C"/>
    <w:rsid w:val="003D2FFA"/>
    <w:rsid w:val="003D31E5"/>
    <w:rsid w:val="003D3205"/>
    <w:rsid w:val="003D3467"/>
    <w:rsid w:val="003D34BF"/>
    <w:rsid w:val="003D355C"/>
    <w:rsid w:val="003D39F3"/>
    <w:rsid w:val="003D3B5C"/>
    <w:rsid w:val="003D3D3F"/>
    <w:rsid w:val="003D3DD5"/>
    <w:rsid w:val="003D3E99"/>
    <w:rsid w:val="003D4461"/>
    <w:rsid w:val="003D4801"/>
    <w:rsid w:val="003D486C"/>
    <w:rsid w:val="003D4978"/>
    <w:rsid w:val="003D501B"/>
    <w:rsid w:val="003D54AA"/>
    <w:rsid w:val="003D58CE"/>
    <w:rsid w:val="003D5B15"/>
    <w:rsid w:val="003D5B9E"/>
    <w:rsid w:val="003D5D89"/>
    <w:rsid w:val="003D6BB4"/>
    <w:rsid w:val="003D7340"/>
    <w:rsid w:val="003D7397"/>
    <w:rsid w:val="003D76A7"/>
    <w:rsid w:val="003D7747"/>
    <w:rsid w:val="003D792D"/>
    <w:rsid w:val="003D7E38"/>
    <w:rsid w:val="003D7E7E"/>
    <w:rsid w:val="003E07D5"/>
    <w:rsid w:val="003E0826"/>
    <w:rsid w:val="003E0C46"/>
    <w:rsid w:val="003E0D49"/>
    <w:rsid w:val="003E0E41"/>
    <w:rsid w:val="003E1A94"/>
    <w:rsid w:val="003E1D33"/>
    <w:rsid w:val="003E2025"/>
    <w:rsid w:val="003E2521"/>
    <w:rsid w:val="003E2708"/>
    <w:rsid w:val="003E2733"/>
    <w:rsid w:val="003E291B"/>
    <w:rsid w:val="003E2964"/>
    <w:rsid w:val="003E2B45"/>
    <w:rsid w:val="003E2B9D"/>
    <w:rsid w:val="003E2E0A"/>
    <w:rsid w:val="003E2EC4"/>
    <w:rsid w:val="003E34F5"/>
    <w:rsid w:val="003E3E71"/>
    <w:rsid w:val="003E3F25"/>
    <w:rsid w:val="003E4009"/>
    <w:rsid w:val="003E423A"/>
    <w:rsid w:val="003E4282"/>
    <w:rsid w:val="003E4385"/>
    <w:rsid w:val="003E4917"/>
    <w:rsid w:val="003E4B49"/>
    <w:rsid w:val="003E4C5A"/>
    <w:rsid w:val="003E4CEA"/>
    <w:rsid w:val="003E50FE"/>
    <w:rsid w:val="003E51B0"/>
    <w:rsid w:val="003E55B2"/>
    <w:rsid w:val="003E5646"/>
    <w:rsid w:val="003E6066"/>
    <w:rsid w:val="003E63D6"/>
    <w:rsid w:val="003E659D"/>
    <w:rsid w:val="003E6F83"/>
    <w:rsid w:val="003E7170"/>
    <w:rsid w:val="003E728D"/>
    <w:rsid w:val="003E7951"/>
    <w:rsid w:val="003F03B2"/>
    <w:rsid w:val="003F0444"/>
    <w:rsid w:val="003F0535"/>
    <w:rsid w:val="003F0897"/>
    <w:rsid w:val="003F0A77"/>
    <w:rsid w:val="003F0BFC"/>
    <w:rsid w:val="003F1301"/>
    <w:rsid w:val="003F153D"/>
    <w:rsid w:val="003F167D"/>
    <w:rsid w:val="003F19A3"/>
    <w:rsid w:val="003F19B7"/>
    <w:rsid w:val="003F1AD1"/>
    <w:rsid w:val="003F20AD"/>
    <w:rsid w:val="003F2391"/>
    <w:rsid w:val="003F25FA"/>
    <w:rsid w:val="003F265F"/>
    <w:rsid w:val="003F2745"/>
    <w:rsid w:val="003F3765"/>
    <w:rsid w:val="003F4470"/>
    <w:rsid w:val="003F44A9"/>
    <w:rsid w:val="003F49A6"/>
    <w:rsid w:val="003F4A7A"/>
    <w:rsid w:val="003F4B69"/>
    <w:rsid w:val="003F50CB"/>
    <w:rsid w:val="003F5243"/>
    <w:rsid w:val="003F5A9B"/>
    <w:rsid w:val="003F5BD2"/>
    <w:rsid w:val="003F5BE7"/>
    <w:rsid w:val="003F5E7C"/>
    <w:rsid w:val="003F6283"/>
    <w:rsid w:val="003F64CE"/>
    <w:rsid w:val="003F65E9"/>
    <w:rsid w:val="003F675F"/>
    <w:rsid w:val="003F6CA5"/>
    <w:rsid w:val="003F6D28"/>
    <w:rsid w:val="003F72B4"/>
    <w:rsid w:val="003F72B7"/>
    <w:rsid w:val="003F7417"/>
    <w:rsid w:val="003F76CC"/>
    <w:rsid w:val="003F78A1"/>
    <w:rsid w:val="003F7FB4"/>
    <w:rsid w:val="004002D9"/>
    <w:rsid w:val="00400469"/>
    <w:rsid w:val="004007EA"/>
    <w:rsid w:val="00400800"/>
    <w:rsid w:val="00400DCE"/>
    <w:rsid w:val="00401687"/>
    <w:rsid w:val="00401907"/>
    <w:rsid w:val="00401992"/>
    <w:rsid w:val="00401C91"/>
    <w:rsid w:val="004020E7"/>
    <w:rsid w:val="00402503"/>
    <w:rsid w:val="004026E1"/>
    <w:rsid w:val="0040270B"/>
    <w:rsid w:val="00402A51"/>
    <w:rsid w:val="00402C21"/>
    <w:rsid w:val="004034DD"/>
    <w:rsid w:val="0040385B"/>
    <w:rsid w:val="00403D5F"/>
    <w:rsid w:val="0040412F"/>
    <w:rsid w:val="004044E7"/>
    <w:rsid w:val="004046CB"/>
    <w:rsid w:val="00404755"/>
    <w:rsid w:val="0040520E"/>
    <w:rsid w:val="004053CC"/>
    <w:rsid w:val="004055CB"/>
    <w:rsid w:val="00405AF6"/>
    <w:rsid w:val="00406802"/>
    <w:rsid w:val="00406BB4"/>
    <w:rsid w:val="004072A4"/>
    <w:rsid w:val="00407A50"/>
    <w:rsid w:val="00407C20"/>
    <w:rsid w:val="00407D3F"/>
    <w:rsid w:val="00407D53"/>
    <w:rsid w:val="00407FB5"/>
    <w:rsid w:val="00410263"/>
    <w:rsid w:val="00410C58"/>
    <w:rsid w:val="0041102B"/>
    <w:rsid w:val="0041102F"/>
    <w:rsid w:val="00411194"/>
    <w:rsid w:val="00411328"/>
    <w:rsid w:val="0041149C"/>
    <w:rsid w:val="00411536"/>
    <w:rsid w:val="00411805"/>
    <w:rsid w:val="00411A58"/>
    <w:rsid w:val="00411B19"/>
    <w:rsid w:val="00411E47"/>
    <w:rsid w:val="00411EFE"/>
    <w:rsid w:val="00411F14"/>
    <w:rsid w:val="00412044"/>
    <w:rsid w:val="00412066"/>
    <w:rsid w:val="004120DF"/>
    <w:rsid w:val="004121F8"/>
    <w:rsid w:val="00412505"/>
    <w:rsid w:val="00412A73"/>
    <w:rsid w:val="00412B75"/>
    <w:rsid w:val="00412CB3"/>
    <w:rsid w:val="00412DD5"/>
    <w:rsid w:val="00412F72"/>
    <w:rsid w:val="004130B7"/>
    <w:rsid w:val="0041331D"/>
    <w:rsid w:val="00413B8F"/>
    <w:rsid w:val="00413BCA"/>
    <w:rsid w:val="00413BF7"/>
    <w:rsid w:val="004140EE"/>
    <w:rsid w:val="004142EB"/>
    <w:rsid w:val="0041459C"/>
    <w:rsid w:val="00414EB1"/>
    <w:rsid w:val="00415266"/>
    <w:rsid w:val="0041533A"/>
    <w:rsid w:val="004153C9"/>
    <w:rsid w:val="00415875"/>
    <w:rsid w:val="0041593E"/>
    <w:rsid w:val="00415D66"/>
    <w:rsid w:val="00415DB3"/>
    <w:rsid w:val="0041612F"/>
    <w:rsid w:val="004165DA"/>
    <w:rsid w:val="00416B78"/>
    <w:rsid w:val="00417296"/>
    <w:rsid w:val="004174A2"/>
    <w:rsid w:val="004174CB"/>
    <w:rsid w:val="0041783B"/>
    <w:rsid w:val="0041788A"/>
    <w:rsid w:val="00417B1A"/>
    <w:rsid w:val="00417EE4"/>
    <w:rsid w:val="00417FCE"/>
    <w:rsid w:val="0042011E"/>
    <w:rsid w:val="00420689"/>
    <w:rsid w:val="0042071D"/>
    <w:rsid w:val="004210BF"/>
    <w:rsid w:val="004210E5"/>
    <w:rsid w:val="00421124"/>
    <w:rsid w:val="00421371"/>
    <w:rsid w:val="004218C2"/>
    <w:rsid w:val="004220BC"/>
    <w:rsid w:val="004225AC"/>
    <w:rsid w:val="0042279A"/>
    <w:rsid w:val="004227B3"/>
    <w:rsid w:val="00422986"/>
    <w:rsid w:val="00422AC3"/>
    <w:rsid w:val="00422E0C"/>
    <w:rsid w:val="00423247"/>
    <w:rsid w:val="00423620"/>
    <w:rsid w:val="00423EE3"/>
    <w:rsid w:val="00423F4B"/>
    <w:rsid w:val="00423F7B"/>
    <w:rsid w:val="004241E1"/>
    <w:rsid w:val="0042496D"/>
    <w:rsid w:val="0042498B"/>
    <w:rsid w:val="004249C3"/>
    <w:rsid w:val="00424DE5"/>
    <w:rsid w:val="00424F64"/>
    <w:rsid w:val="00424FDE"/>
    <w:rsid w:val="004250A6"/>
    <w:rsid w:val="0042518C"/>
    <w:rsid w:val="004255D9"/>
    <w:rsid w:val="00425669"/>
    <w:rsid w:val="0042574B"/>
    <w:rsid w:val="0042588A"/>
    <w:rsid w:val="0042621A"/>
    <w:rsid w:val="00426253"/>
    <w:rsid w:val="004269F1"/>
    <w:rsid w:val="00426CFB"/>
    <w:rsid w:val="00426F0F"/>
    <w:rsid w:val="0042741D"/>
    <w:rsid w:val="00427528"/>
    <w:rsid w:val="0042797D"/>
    <w:rsid w:val="00427981"/>
    <w:rsid w:val="00427CDA"/>
    <w:rsid w:val="004306AD"/>
    <w:rsid w:val="00430730"/>
    <w:rsid w:val="004308E1"/>
    <w:rsid w:val="00430CEF"/>
    <w:rsid w:val="00430DBD"/>
    <w:rsid w:val="0043107A"/>
    <w:rsid w:val="004310B1"/>
    <w:rsid w:val="00431611"/>
    <w:rsid w:val="00431BA7"/>
    <w:rsid w:val="00431D3E"/>
    <w:rsid w:val="00432458"/>
    <w:rsid w:val="0043285E"/>
    <w:rsid w:val="0043301C"/>
    <w:rsid w:val="004330B3"/>
    <w:rsid w:val="00433164"/>
    <w:rsid w:val="004331D7"/>
    <w:rsid w:val="0043325F"/>
    <w:rsid w:val="004338B4"/>
    <w:rsid w:val="00433A1F"/>
    <w:rsid w:val="00433AB3"/>
    <w:rsid w:val="004344E3"/>
    <w:rsid w:val="00434930"/>
    <w:rsid w:val="0043494A"/>
    <w:rsid w:val="00434BDE"/>
    <w:rsid w:val="00434BEB"/>
    <w:rsid w:val="00434CA3"/>
    <w:rsid w:val="00435461"/>
    <w:rsid w:val="00435515"/>
    <w:rsid w:val="00435542"/>
    <w:rsid w:val="00435FFE"/>
    <w:rsid w:val="00436136"/>
    <w:rsid w:val="004365CB"/>
    <w:rsid w:val="0043673A"/>
    <w:rsid w:val="00436AD9"/>
    <w:rsid w:val="00436D30"/>
    <w:rsid w:val="00436E3F"/>
    <w:rsid w:val="00436F87"/>
    <w:rsid w:val="00437394"/>
    <w:rsid w:val="00437421"/>
    <w:rsid w:val="00437A3E"/>
    <w:rsid w:val="00437D7A"/>
    <w:rsid w:val="004408D0"/>
    <w:rsid w:val="00440BB4"/>
    <w:rsid w:val="00441092"/>
    <w:rsid w:val="00441162"/>
    <w:rsid w:val="00441421"/>
    <w:rsid w:val="0044159D"/>
    <w:rsid w:val="00441623"/>
    <w:rsid w:val="00441A40"/>
    <w:rsid w:val="004421A4"/>
    <w:rsid w:val="004421AA"/>
    <w:rsid w:val="004422C5"/>
    <w:rsid w:val="004425B0"/>
    <w:rsid w:val="00442761"/>
    <w:rsid w:val="00442AD0"/>
    <w:rsid w:val="00442CC1"/>
    <w:rsid w:val="00442DA3"/>
    <w:rsid w:val="00442F0B"/>
    <w:rsid w:val="0044306C"/>
    <w:rsid w:val="0044319B"/>
    <w:rsid w:val="00443372"/>
    <w:rsid w:val="004433D4"/>
    <w:rsid w:val="00443575"/>
    <w:rsid w:val="0044358D"/>
    <w:rsid w:val="00443615"/>
    <w:rsid w:val="004440DA"/>
    <w:rsid w:val="004441A7"/>
    <w:rsid w:val="0044435D"/>
    <w:rsid w:val="0044466E"/>
    <w:rsid w:val="00444954"/>
    <w:rsid w:val="00444FA6"/>
    <w:rsid w:val="00445039"/>
    <w:rsid w:val="0044523B"/>
    <w:rsid w:val="004453A7"/>
    <w:rsid w:val="00445904"/>
    <w:rsid w:val="004462CA"/>
    <w:rsid w:val="004463A3"/>
    <w:rsid w:val="004464D8"/>
    <w:rsid w:val="00446563"/>
    <w:rsid w:val="0044666B"/>
    <w:rsid w:val="004466DF"/>
    <w:rsid w:val="004466F1"/>
    <w:rsid w:val="00446B63"/>
    <w:rsid w:val="00446E06"/>
    <w:rsid w:val="00447575"/>
    <w:rsid w:val="00447D71"/>
    <w:rsid w:val="00447E6A"/>
    <w:rsid w:val="00447E74"/>
    <w:rsid w:val="00450473"/>
    <w:rsid w:val="00450677"/>
    <w:rsid w:val="00450838"/>
    <w:rsid w:val="004508E7"/>
    <w:rsid w:val="00450B71"/>
    <w:rsid w:val="00450FB3"/>
    <w:rsid w:val="00451015"/>
    <w:rsid w:val="004513BD"/>
    <w:rsid w:val="00451833"/>
    <w:rsid w:val="00451AB4"/>
    <w:rsid w:val="00451C24"/>
    <w:rsid w:val="00451CCC"/>
    <w:rsid w:val="00451DD6"/>
    <w:rsid w:val="004522FD"/>
    <w:rsid w:val="0045236B"/>
    <w:rsid w:val="00452498"/>
    <w:rsid w:val="00452660"/>
    <w:rsid w:val="00452793"/>
    <w:rsid w:val="00452B8E"/>
    <w:rsid w:val="00452F42"/>
    <w:rsid w:val="00452FAC"/>
    <w:rsid w:val="00452FBB"/>
    <w:rsid w:val="00453295"/>
    <w:rsid w:val="004533BA"/>
    <w:rsid w:val="004535D3"/>
    <w:rsid w:val="0045363D"/>
    <w:rsid w:val="004536C5"/>
    <w:rsid w:val="004536DC"/>
    <w:rsid w:val="00453DDE"/>
    <w:rsid w:val="00454321"/>
    <w:rsid w:val="004543DA"/>
    <w:rsid w:val="004545B9"/>
    <w:rsid w:val="00454B01"/>
    <w:rsid w:val="004552A2"/>
    <w:rsid w:val="00455370"/>
    <w:rsid w:val="004557D2"/>
    <w:rsid w:val="004559B0"/>
    <w:rsid w:val="00455B52"/>
    <w:rsid w:val="00455E47"/>
    <w:rsid w:val="00455F39"/>
    <w:rsid w:val="004561FD"/>
    <w:rsid w:val="00456351"/>
    <w:rsid w:val="004564A3"/>
    <w:rsid w:val="004568D8"/>
    <w:rsid w:val="00456FCC"/>
    <w:rsid w:val="004570E4"/>
    <w:rsid w:val="00457480"/>
    <w:rsid w:val="004577B8"/>
    <w:rsid w:val="004578F4"/>
    <w:rsid w:val="00457CE3"/>
    <w:rsid w:val="004601B9"/>
    <w:rsid w:val="00460226"/>
    <w:rsid w:val="00460308"/>
    <w:rsid w:val="0046068C"/>
    <w:rsid w:val="0046080E"/>
    <w:rsid w:val="004609B0"/>
    <w:rsid w:val="0046157C"/>
    <w:rsid w:val="00461701"/>
    <w:rsid w:val="00461802"/>
    <w:rsid w:val="0046196C"/>
    <w:rsid w:val="00461A3F"/>
    <w:rsid w:val="00461B80"/>
    <w:rsid w:val="00461C9B"/>
    <w:rsid w:val="00462088"/>
    <w:rsid w:val="00462D5A"/>
    <w:rsid w:val="00462E42"/>
    <w:rsid w:val="004634E9"/>
    <w:rsid w:val="00463502"/>
    <w:rsid w:val="00463738"/>
    <w:rsid w:val="00463D63"/>
    <w:rsid w:val="00464431"/>
    <w:rsid w:val="004644C6"/>
    <w:rsid w:val="0046477D"/>
    <w:rsid w:val="0046486C"/>
    <w:rsid w:val="00464EFD"/>
    <w:rsid w:val="00465044"/>
    <w:rsid w:val="004655EF"/>
    <w:rsid w:val="00465637"/>
    <w:rsid w:val="00465940"/>
    <w:rsid w:val="00465944"/>
    <w:rsid w:val="00465F68"/>
    <w:rsid w:val="00466353"/>
    <w:rsid w:val="004664B8"/>
    <w:rsid w:val="0046662B"/>
    <w:rsid w:val="00466681"/>
    <w:rsid w:val="00466824"/>
    <w:rsid w:val="004669F2"/>
    <w:rsid w:val="00466C31"/>
    <w:rsid w:val="00466E31"/>
    <w:rsid w:val="00466F63"/>
    <w:rsid w:val="004675DD"/>
    <w:rsid w:val="00467AC8"/>
    <w:rsid w:val="00467CC5"/>
    <w:rsid w:val="00467E35"/>
    <w:rsid w:val="00470200"/>
    <w:rsid w:val="00470CAE"/>
    <w:rsid w:val="0047144C"/>
    <w:rsid w:val="00471524"/>
    <w:rsid w:val="004717AB"/>
    <w:rsid w:val="00471974"/>
    <w:rsid w:val="00471A71"/>
    <w:rsid w:val="00471D81"/>
    <w:rsid w:val="00471DBC"/>
    <w:rsid w:val="00471DF3"/>
    <w:rsid w:val="0047206E"/>
    <w:rsid w:val="0047222F"/>
    <w:rsid w:val="00472C14"/>
    <w:rsid w:val="00472ED6"/>
    <w:rsid w:val="004736E2"/>
    <w:rsid w:val="00473901"/>
    <w:rsid w:val="00474590"/>
    <w:rsid w:val="004752B4"/>
    <w:rsid w:val="00475961"/>
    <w:rsid w:val="00475DF5"/>
    <w:rsid w:val="00475F37"/>
    <w:rsid w:val="004764A8"/>
    <w:rsid w:val="0047667A"/>
    <w:rsid w:val="00476D4C"/>
    <w:rsid w:val="00476DCA"/>
    <w:rsid w:val="00476F0C"/>
    <w:rsid w:val="0047738F"/>
    <w:rsid w:val="004774D7"/>
    <w:rsid w:val="00477896"/>
    <w:rsid w:val="004778CB"/>
    <w:rsid w:val="004778F7"/>
    <w:rsid w:val="00477BB4"/>
    <w:rsid w:val="00477E22"/>
    <w:rsid w:val="004803C0"/>
    <w:rsid w:val="004804BC"/>
    <w:rsid w:val="00480550"/>
    <w:rsid w:val="0048062D"/>
    <w:rsid w:val="00480CCF"/>
    <w:rsid w:val="00480FE3"/>
    <w:rsid w:val="00481218"/>
    <w:rsid w:val="00481783"/>
    <w:rsid w:val="0048193D"/>
    <w:rsid w:val="0048198D"/>
    <w:rsid w:val="00481C28"/>
    <w:rsid w:val="00482200"/>
    <w:rsid w:val="004822B0"/>
    <w:rsid w:val="00482576"/>
    <w:rsid w:val="00482C0C"/>
    <w:rsid w:val="00482CA3"/>
    <w:rsid w:val="00482D90"/>
    <w:rsid w:val="0048316F"/>
    <w:rsid w:val="00483177"/>
    <w:rsid w:val="00483614"/>
    <w:rsid w:val="004839D6"/>
    <w:rsid w:val="00483DDE"/>
    <w:rsid w:val="0048419E"/>
    <w:rsid w:val="00484258"/>
    <w:rsid w:val="004844E6"/>
    <w:rsid w:val="00484572"/>
    <w:rsid w:val="004845E0"/>
    <w:rsid w:val="004845F8"/>
    <w:rsid w:val="004846B9"/>
    <w:rsid w:val="00484800"/>
    <w:rsid w:val="00484B11"/>
    <w:rsid w:val="00484B67"/>
    <w:rsid w:val="00484FCB"/>
    <w:rsid w:val="00485023"/>
    <w:rsid w:val="004850C0"/>
    <w:rsid w:val="00485132"/>
    <w:rsid w:val="00485210"/>
    <w:rsid w:val="00485331"/>
    <w:rsid w:val="0048590B"/>
    <w:rsid w:val="00485A4F"/>
    <w:rsid w:val="00485A50"/>
    <w:rsid w:val="00486023"/>
    <w:rsid w:val="00486478"/>
    <w:rsid w:val="00486613"/>
    <w:rsid w:val="00486D4C"/>
    <w:rsid w:val="0048709C"/>
    <w:rsid w:val="004870AA"/>
    <w:rsid w:val="004871EB"/>
    <w:rsid w:val="004873E0"/>
    <w:rsid w:val="004874D5"/>
    <w:rsid w:val="0048787A"/>
    <w:rsid w:val="00487970"/>
    <w:rsid w:val="00487A6F"/>
    <w:rsid w:val="00487AB2"/>
    <w:rsid w:val="00487D39"/>
    <w:rsid w:val="00487F5C"/>
    <w:rsid w:val="00487FD5"/>
    <w:rsid w:val="00490081"/>
    <w:rsid w:val="0049022B"/>
    <w:rsid w:val="00490256"/>
    <w:rsid w:val="00490273"/>
    <w:rsid w:val="0049047E"/>
    <w:rsid w:val="00490D28"/>
    <w:rsid w:val="00490E87"/>
    <w:rsid w:val="004911B0"/>
    <w:rsid w:val="0049144D"/>
    <w:rsid w:val="004918C7"/>
    <w:rsid w:val="00491F82"/>
    <w:rsid w:val="004925B3"/>
    <w:rsid w:val="0049260A"/>
    <w:rsid w:val="00492BFC"/>
    <w:rsid w:val="00492EFA"/>
    <w:rsid w:val="00492F6B"/>
    <w:rsid w:val="0049316F"/>
    <w:rsid w:val="0049344F"/>
    <w:rsid w:val="00493561"/>
    <w:rsid w:val="00493D87"/>
    <w:rsid w:val="00493FB0"/>
    <w:rsid w:val="004940AE"/>
    <w:rsid w:val="004941AE"/>
    <w:rsid w:val="004949A8"/>
    <w:rsid w:val="00494CDB"/>
    <w:rsid w:val="00494DBD"/>
    <w:rsid w:val="00494F8E"/>
    <w:rsid w:val="0049574F"/>
    <w:rsid w:val="00495781"/>
    <w:rsid w:val="00495F27"/>
    <w:rsid w:val="004960F0"/>
    <w:rsid w:val="00496286"/>
    <w:rsid w:val="004962D9"/>
    <w:rsid w:val="00496453"/>
    <w:rsid w:val="00496629"/>
    <w:rsid w:val="00496732"/>
    <w:rsid w:val="00496946"/>
    <w:rsid w:val="00496B2C"/>
    <w:rsid w:val="00496BFE"/>
    <w:rsid w:val="00496CCA"/>
    <w:rsid w:val="00496D94"/>
    <w:rsid w:val="00497539"/>
    <w:rsid w:val="00497613"/>
    <w:rsid w:val="00497682"/>
    <w:rsid w:val="00497921"/>
    <w:rsid w:val="00497B09"/>
    <w:rsid w:val="00497BAE"/>
    <w:rsid w:val="004A0189"/>
    <w:rsid w:val="004A0651"/>
    <w:rsid w:val="004A06A5"/>
    <w:rsid w:val="004A06B9"/>
    <w:rsid w:val="004A07CF"/>
    <w:rsid w:val="004A0E86"/>
    <w:rsid w:val="004A0FDE"/>
    <w:rsid w:val="004A10B9"/>
    <w:rsid w:val="004A1282"/>
    <w:rsid w:val="004A13E0"/>
    <w:rsid w:val="004A17F9"/>
    <w:rsid w:val="004A1D18"/>
    <w:rsid w:val="004A2044"/>
    <w:rsid w:val="004A23FF"/>
    <w:rsid w:val="004A24BC"/>
    <w:rsid w:val="004A27C3"/>
    <w:rsid w:val="004A293C"/>
    <w:rsid w:val="004A2ABE"/>
    <w:rsid w:val="004A2C0C"/>
    <w:rsid w:val="004A2CBE"/>
    <w:rsid w:val="004A2F7F"/>
    <w:rsid w:val="004A3648"/>
    <w:rsid w:val="004A3867"/>
    <w:rsid w:val="004A3933"/>
    <w:rsid w:val="004A39CB"/>
    <w:rsid w:val="004A3E47"/>
    <w:rsid w:val="004A4016"/>
    <w:rsid w:val="004A401E"/>
    <w:rsid w:val="004A4608"/>
    <w:rsid w:val="004A476B"/>
    <w:rsid w:val="004A4871"/>
    <w:rsid w:val="004A49CF"/>
    <w:rsid w:val="004A4BCE"/>
    <w:rsid w:val="004A4F62"/>
    <w:rsid w:val="004A5518"/>
    <w:rsid w:val="004A58C1"/>
    <w:rsid w:val="004A5A56"/>
    <w:rsid w:val="004A5A68"/>
    <w:rsid w:val="004A5CBE"/>
    <w:rsid w:val="004A5E23"/>
    <w:rsid w:val="004A5E81"/>
    <w:rsid w:val="004A636E"/>
    <w:rsid w:val="004A6511"/>
    <w:rsid w:val="004A65D3"/>
    <w:rsid w:val="004A6B05"/>
    <w:rsid w:val="004A6D63"/>
    <w:rsid w:val="004A6D8A"/>
    <w:rsid w:val="004A6E2D"/>
    <w:rsid w:val="004A6E83"/>
    <w:rsid w:val="004A7447"/>
    <w:rsid w:val="004A74E1"/>
    <w:rsid w:val="004A76BC"/>
    <w:rsid w:val="004A79A8"/>
    <w:rsid w:val="004A7D59"/>
    <w:rsid w:val="004B040A"/>
    <w:rsid w:val="004B06ED"/>
    <w:rsid w:val="004B0E99"/>
    <w:rsid w:val="004B0FD8"/>
    <w:rsid w:val="004B11BB"/>
    <w:rsid w:val="004B1237"/>
    <w:rsid w:val="004B1525"/>
    <w:rsid w:val="004B1808"/>
    <w:rsid w:val="004B1959"/>
    <w:rsid w:val="004B1E15"/>
    <w:rsid w:val="004B1E70"/>
    <w:rsid w:val="004B1EDB"/>
    <w:rsid w:val="004B1EE9"/>
    <w:rsid w:val="004B2015"/>
    <w:rsid w:val="004B2317"/>
    <w:rsid w:val="004B2927"/>
    <w:rsid w:val="004B2CA8"/>
    <w:rsid w:val="004B2D2A"/>
    <w:rsid w:val="004B333C"/>
    <w:rsid w:val="004B34C7"/>
    <w:rsid w:val="004B35A4"/>
    <w:rsid w:val="004B3ACF"/>
    <w:rsid w:val="004B4108"/>
    <w:rsid w:val="004B4116"/>
    <w:rsid w:val="004B4149"/>
    <w:rsid w:val="004B4277"/>
    <w:rsid w:val="004B4608"/>
    <w:rsid w:val="004B482D"/>
    <w:rsid w:val="004B4A51"/>
    <w:rsid w:val="004B4A9D"/>
    <w:rsid w:val="004B4FB1"/>
    <w:rsid w:val="004B512C"/>
    <w:rsid w:val="004B5367"/>
    <w:rsid w:val="004B55B7"/>
    <w:rsid w:val="004B59BD"/>
    <w:rsid w:val="004B5CC5"/>
    <w:rsid w:val="004B63B2"/>
    <w:rsid w:val="004B6829"/>
    <w:rsid w:val="004B68E4"/>
    <w:rsid w:val="004B697E"/>
    <w:rsid w:val="004B6AE2"/>
    <w:rsid w:val="004B6C3D"/>
    <w:rsid w:val="004B6C59"/>
    <w:rsid w:val="004B6D17"/>
    <w:rsid w:val="004B7178"/>
    <w:rsid w:val="004B71DE"/>
    <w:rsid w:val="004B72AF"/>
    <w:rsid w:val="004B735C"/>
    <w:rsid w:val="004B73DF"/>
    <w:rsid w:val="004B7809"/>
    <w:rsid w:val="004B7AE7"/>
    <w:rsid w:val="004B7F5D"/>
    <w:rsid w:val="004C00DA"/>
    <w:rsid w:val="004C0436"/>
    <w:rsid w:val="004C1463"/>
    <w:rsid w:val="004C1E24"/>
    <w:rsid w:val="004C1E67"/>
    <w:rsid w:val="004C1F50"/>
    <w:rsid w:val="004C2332"/>
    <w:rsid w:val="004C27BC"/>
    <w:rsid w:val="004C304F"/>
    <w:rsid w:val="004C387D"/>
    <w:rsid w:val="004C3BCE"/>
    <w:rsid w:val="004C3F9E"/>
    <w:rsid w:val="004C410C"/>
    <w:rsid w:val="004C41EA"/>
    <w:rsid w:val="004C45D8"/>
    <w:rsid w:val="004C4601"/>
    <w:rsid w:val="004C4620"/>
    <w:rsid w:val="004C49D9"/>
    <w:rsid w:val="004C4B02"/>
    <w:rsid w:val="004C5563"/>
    <w:rsid w:val="004C57B2"/>
    <w:rsid w:val="004C5CAE"/>
    <w:rsid w:val="004C5CB2"/>
    <w:rsid w:val="004C5EC9"/>
    <w:rsid w:val="004C61C3"/>
    <w:rsid w:val="004C636A"/>
    <w:rsid w:val="004C6403"/>
    <w:rsid w:val="004C6847"/>
    <w:rsid w:val="004C6901"/>
    <w:rsid w:val="004C6B02"/>
    <w:rsid w:val="004C6B6C"/>
    <w:rsid w:val="004C6E5D"/>
    <w:rsid w:val="004C73C4"/>
    <w:rsid w:val="004C7618"/>
    <w:rsid w:val="004C7679"/>
    <w:rsid w:val="004C76AC"/>
    <w:rsid w:val="004C79BC"/>
    <w:rsid w:val="004C7B51"/>
    <w:rsid w:val="004C7FF1"/>
    <w:rsid w:val="004D02B0"/>
    <w:rsid w:val="004D069E"/>
    <w:rsid w:val="004D0814"/>
    <w:rsid w:val="004D0868"/>
    <w:rsid w:val="004D0B0A"/>
    <w:rsid w:val="004D0F7F"/>
    <w:rsid w:val="004D1317"/>
    <w:rsid w:val="004D1694"/>
    <w:rsid w:val="004D16A1"/>
    <w:rsid w:val="004D177C"/>
    <w:rsid w:val="004D18EA"/>
    <w:rsid w:val="004D195C"/>
    <w:rsid w:val="004D1B39"/>
    <w:rsid w:val="004D1BCB"/>
    <w:rsid w:val="004D1CEA"/>
    <w:rsid w:val="004D1D7E"/>
    <w:rsid w:val="004D1EF4"/>
    <w:rsid w:val="004D1EFB"/>
    <w:rsid w:val="004D2273"/>
    <w:rsid w:val="004D293C"/>
    <w:rsid w:val="004D3059"/>
    <w:rsid w:val="004D3543"/>
    <w:rsid w:val="004D3752"/>
    <w:rsid w:val="004D3A1C"/>
    <w:rsid w:val="004D3F8C"/>
    <w:rsid w:val="004D404E"/>
    <w:rsid w:val="004D424E"/>
    <w:rsid w:val="004D442F"/>
    <w:rsid w:val="004D4EE0"/>
    <w:rsid w:val="004D53F9"/>
    <w:rsid w:val="004D6259"/>
    <w:rsid w:val="004D6677"/>
    <w:rsid w:val="004D6858"/>
    <w:rsid w:val="004D6B18"/>
    <w:rsid w:val="004D6BBB"/>
    <w:rsid w:val="004D6BCA"/>
    <w:rsid w:val="004D6CE8"/>
    <w:rsid w:val="004D730F"/>
    <w:rsid w:val="004D733F"/>
    <w:rsid w:val="004D73C4"/>
    <w:rsid w:val="004D7568"/>
    <w:rsid w:val="004D765D"/>
    <w:rsid w:val="004D76E8"/>
    <w:rsid w:val="004D7A24"/>
    <w:rsid w:val="004D7C99"/>
    <w:rsid w:val="004D7D68"/>
    <w:rsid w:val="004D7DD2"/>
    <w:rsid w:val="004D7F5A"/>
    <w:rsid w:val="004E0100"/>
    <w:rsid w:val="004E0E00"/>
    <w:rsid w:val="004E0F94"/>
    <w:rsid w:val="004E1367"/>
    <w:rsid w:val="004E1D45"/>
    <w:rsid w:val="004E22D8"/>
    <w:rsid w:val="004E26AE"/>
    <w:rsid w:val="004E278D"/>
    <w:rsid w:val="004E2A05"/>
    <w:rsid w:val="004E2D2D"/>
    <w:rsid w:val="004E2EB6"/>
    <w:rsid w:val="004E2FF2"/>
    <w:rsid w:val="004E30D4"/>
    <w:rsid w:val="004E3552"/>
    <w:rsid w:val="004E3841"/>
    <w:rsid w:val="004E3BDC"/>
    <w:rsid w:val="004E3CE8"/>
    <w:rsid w:val="004E3FEE"/>
    <w:rsid w:val="004E428C"/>
    <w:rsid w:val="004E4521"/>
    <w:rsid w:val="004E47E6"/>
    <w:rsid w:val="004E4877"/>
    <w:rsid w:val="004E4D22"/>
    <w:rsid w:val="004E4FE1"/>
    <w:rsid w:val="004E5297"/>
    <w:rsid w:val="004E570D"/>
    <w:rsid w:val="004E57D1"/>
    <w:rsid w:val="004E58DC"/>
    <w:rsid w:val="004E61D7"/>
    <w:rsid w:val="004E624B"/>
    <w:rsid w:val="004E62FA"/>
    <w:rsid w:val="004E66C7"/>
    <w:rsid w:val="004E6A39"/>
    <w:rsid w:val="004E6BFD"/>
    <w:rsid w:val="004E6DC4"/>
    <w:rsid w:val="004E7526"/>
    <w:rsid w:val="004E79EF"/>
    <w:rsid w:val="004E7D30"/>
    <w:rsid w:val="004F001B"/>
    <w:rsid w:val="004F0599"/>
    <w:rsid w:val="004F064D"/>
    <w:rsid w:val="004F0726"/>
    <w:rsid w:val="004F0831"/>
    <w:rsid w:val="004F0BA2"/>
    <w:rsid w:val="004F0E15"/>
    <w:rsid w:val="004F0FF2"/>
    <w:rsid w:val="004F1286"/>
    <w:rsid w:val="004F13B9"/>
    <w:rsid w:val="004F13E2"/>
    <w:rsid w:val="004F152D"/>
    <w:rsid w:val="004F161D"/>
    <w:rsid w:val="004F191C"/>
    <w:rsid w:val="004F19A2"/>
    <w:rsid w:val="004F2144"/>
    <w:rsid w:val="004F2354"/>
    <w:rsid w:val="004F244A"/>
    <w:rsid w:val="004F2557"/>
    <w:rsid w:val="004F2FAC"/>
    <w:rsid w:val="004F3329"/>
    <w:rsid w:val="004F3760"/>
    <w:rsid w:val="004F39CD"/>
    <w:rsid w:val="004F3C04"/>
    <w:rsid w:val="004F3CC2"/>
    <w:rsid w:val="004F464B"/>
    <w:rsid w:val="004F47AA"/>
    <w:rsid w:val="004F47B7"/>
    <w:rsid w:val="004F512B"/>
    <w:rsid w:val="004F55C2"/>
    <w:rsid w:val="004F5774"/>
    <w:rsid w:val="004F5A2D"/>
    <w:rsid w:val="004F5B94"/>
    <w:rsid w:val="004F6722"/>
    <w:rsid w:val="004F6735"/>
    <w:rsid w:val="004F6B44"/>
    <w:rsid w:val="004F6CDE"/>
    <w:rsid w:val="004F7005"/>
    <w:rsid w:val="004F7064"/>
    <w:rsid w:val="004F73FE"/>
    <w:rsid w:val="004F7769"/>
    <w:rsid w:val="004F7C63"/>
    <w:rsid w:val="00500348"/>
    <w:rsid w:val="0050078D"/>
    <w:rsid w:val="00500ACA"/>
    <w:rsid w:val="00500B9C"/>
    <w:rsid w:val="00500F57"/>
    <w:rsid w:val="00501117"/>
    <w:rsid w:val="00501183"/>
    <w:rsid w:val="005011BA"/>
    <w:rsid w:val="005011EC"/>
    <w:rsid w:val="00501718"/>
    <w:rsid w:val="00501A27"/>
    <w:rsid w:val="00501E90"/>
    <w:rsid w:val="005020AF"/>
    <w:rsid w:val="0050222C"/>
    <w:rsid w:val="005025C5"/>
    <w:rsid w:val="00502E43"/>
    <w:rsid w:val="00502F55"/>
    <w:rsid w:val="0050301C"/>
    <w:rsid w:val="005030F5"/>
    <w:rsid w:val="00503106"/>
    <w:rsid w:val="005033CD"/>
    <w:rsid w:val="0050346B"/>
    <w:rsid w:val="005037C1"/>
    <w:rsid w:val="00503B68"/>
    <w:rsid w:val="00503BA2"/>
    <w:rsid w:val="00503FAB"/>
    <w:rsid w:val="005040B7"/>
    <w:rsid w:val="00504379"/>
    <w:rsid w:val="00504A68"/>
    <w:rsid w:val="00504ACF"/>
    <w:rsid w:val="00504C85"/>
    <w:rsid w:val="0050506D"/>
    <w:rsid w:val="00505200"/>
    <w:rsid w:val="00505391"/>
    <w:rsid w:val="0050548D"/>
    <w:rsid w:val="005056D0"/>
    <w:rsid w:val="005058F7"/>
    <w:rsid w:val="00505CE4"/>
    <w:rsid w:val="00505E9D"/>
    <w:rsid w:val="005060D4"/>
    <w:rsid w:val="00506165"/>
    <w:rsid w:val="00506492"/>
    <w:rsid w:val="00506810"/>
    <w:rsid w:val="0050697E"/>
    <w:rsid w:val="00506B1E"/>
    <w:rsid w:val="00506DA4"/>
    <w:rsid w:val="00506DC3"/>
    <w:rsid w:val="0050717F"/>
    <w:rsid w:val="005073BD"/>
    <w:rsid w:val="005073F1"/>
    <w:rsid w:val="00507503"/>
    <w:rsid w:val="00507721"/>
    <w:rsid w:val="00507724"/>
    <w:rsid w:val="0051006B"/>
    <w:rsid w:val="005101CB"/>
    <w:rsid w:val="005103C4"/>
    <w:rsid w:val="00510B0A"/>
    <w:rsid w:val="00510DE4"/>
    <w:rsid w:val="00510E88"/>
    <w:rsid w:val="00510ED1"/>
    <w:rsid w:val="00511310"/>
    <w:rsid w:val="00511486"/>
    <w:rsid w:val="005115BC"/>
    <w:rsid w:val="005117CA"/>
    <w:rsid w:val="00511C43"/>
    <w:rsid w:val="00511CB4"/>
    <w:rsid w:val="00511D4A"/>
    <w:rsid w:val="0051236F"/>
    <w:rsid w:val="00512393"/>
    <w:rsid w:val="00512524"/>
    <w:rsid w:val="00512C41"/>
    <w:rsid w:val="0051302F"/>
    <w:rsid w:val="00513063"/>
    <w:rsid w:val="00513255"/>
    <w:rsid w:val="005139A0"/>
    <w:rsid w:val="00513ACA"/>
    <w:rsid w:val="0051459A"/>
    <w:rsid w:val="005147EA"/>
    <w:rsid w:val="00514CFE"/>
    <w:rsid w:val="00514F96"/>
    <w:rsid w:val="0051535D"/>
    <w:rsid w:val="00515698"/>
    <w:rsid w:val="00515773"/>
    <w:rsid w:val="0051584E"/>
    <w:rsid w:val="005158F7"/>
    <w:rsid w:val="0051590D"/>
    <w:rsid w:val="00515B4C"/>
    <w:rsid w:val="00515B99"/>
    <w:rsid w:val="00515FCB"/>
    <w:rsid w:val="00516031"/>
    <w:rsid w:val="005160BE"/>
    <w:rsid w:val="00516399"/>
    <w:rsid w:val="0051642E"/>
    <w:rsid w:val="005167C5"/>
    <w:rsid w:val="00516941"/>
    <w:rsid w:val="00516B0E"/>
    <w:rsid w:val="00516D57"/>
    <w:rsid w:val="00516E46"/>
    <w:rsid w:val="0051729E"/>
    <w:rsid w:val="005176B7"/>
    <w:rsid w:val="00517B6A"/>
    <w:rsid w:val="00517EC4"/>
    <w:rsid w:val="00517F06"/>
    <w:rsid w:val="00517F51"/>
    <w:rsid w:val="00520392"/>
    <w:rsid w:val="00520606"/>
    <w:rsid w:val="00520652"/>
    <w:rsid w:val="00520671"/>
    <w:rsid w:val="00520741"/>
    <w:rsid w:val="00521381"/>
    <w:rsid w:val="0052259C"/>
    <w:rsid w:val="005226D8"/>
    <w:rsid w:val="0052276B"/>
    <w:rsid w:val="005228CF"/>
    <w:rsid w:val="005228F6"/>
    <w:rsid w:val="00522A30"/>
    <w:rsid w:val="00522E42"/>
    <w:rsid w:val="00522EC4"/>
    <w:rsid w:val="00522FCB"/>
    <w:rsid w:val="005238F3"/>
    <w:rsid w:val="00523D67"/>
    <w:rsid w:val="00523E4D"/>
    <w:rsid w:val="0052414E"/>
    <w:rsid w:val="00524899"/>
    <w:rsid w:val="00524936"/>
    <w:rsid w:val="00524B8E"/>
    <w:rsid w:val="00524D06"/>
    <w:rsid w:val="005254F8"/>
    <w:rsid w:val="00525959"/>
    <w:rsid w:val="005259C3"/>
    <w:rsid w:val="00525BB5"/>
    <w:rsid w:val="00525E60"/>
    <w:rsid w:val="00525F0C"/>
    <w:rsid w:val="00525F8A"/>
    <w:rsid w:val="005260BA"/>
    <w:rsid w:val="00526165"/>
    <w:rsid w:val="005268D4"/>
    <w:rsid w:val="00526911"/>
    <w:rsid w:val="0052706A"/>
    <w:rsid w:val="0052795C"/>
    <w:rsid w:val="005279C3"/>
    <w:rsid w:val="00527B36"/>
    <w:rsid w:val="00527CBD"/>
    <w:rsid w:val="005308AB"/>
    <w:rsid w:val="00530BBA"/>
    <w:rsid w:val="00530E5E"/>
    <w:rsid w:val="00530FBC"/>
    <w:rsid w:val="00531140"/>
    <w:rsid w:val="00531802"/>
    <w:rsid w:val="005322D6"/>
    <w:rsid w:val="00532694"/>
    <w:rsid w:val="00532867"/>
    <w:rsid w:val="005328B6"/>
    <w:rsid w:val="00532B40"/>
    <w:rsid w:val="00532BDE"/>
    <w:rsid w:val="0053419C"/>
    <w:rsid w:val="00534EC5"/>
    <w:rsid w:val="005351C3"/>
    <w:rsid w:val="005352A5"/>
    <w:rsid w:val="005356E2"/>
    <w:rsid w:val="00535810"/>
    <w:rsid w:val="00535B31"/>
    <w:rsid w:val="00535E3A"/>
    <w:rsid w:val="0053618A"/>
    <w:rsid w:val="00536979"/>
    <w:rsid w:val="00536B9B"/>
    <w:rsid w:val="00536DE6"/>
    <w:rsid w:val="005370BD"/>
    <w:rsid w:val="00537442"/>
    <w:rsid w:val="005375F0"/>
    <w:rsid w:val="00537A59"/>
    <w:rsid w:val="00537AF3"/>
    <w:rsid w:val="005400AB"/>
    <w:rsid w:val="00540334"/>
    <w:rsid w:val="0054043D"/>
    <w:rsid w:val="00540578"/>
    <w:rsid w:val="00540DE5"/>
    <w:rsid w:val="0054162E"/>
    <w:rsid w:val="005417AC"/>
    <w:rsid w:val="00541C20"/>
    <w:rsid w:val="00541DED"/>
    <w:rsid w:val="00541EF8"/>
    <w:rsid w:val="00542021"/>
    <w:rsid w:val="00542069"/>
    <w:rsid w:val="0054264A"/>
    <w:rsid w:val="005426D8"/>
    <w:rsid w:val="005428B1"/>
    <w:rsid w:val="00542A90"/>
    <w:rsid w:val="00542ED1"/>
    <w:rsid w:val="00543332"/>
    <w:rsid w:val="0054381E"/>
    <w:rsid w:val="00543AB0"/>
    <w:rsid w:val="00543BD8"/>
    <w:rsid w:val="005440DF"/>
    <w:rsid w:val="0054431C"/>
    <w:rsid w:val="0054446D"/>
    <w:rsid w:val="00544478"/>
    <w:rsid w:val="00544539"/>
    <w:rsid w:val="00544A39"/>
    <w:rsid w:val="00544B06"/>
    <w:rsid w:val="00544C76"/>
    <w:rsid w:val="0054523D"/>
    <w:rsid w:val="00545377"/>
    <w:rsid w:val="00545871"/>
    <w:rsid w:val="00545BB6"/>
    <w:rsid w:val="00545E12"/>
    <w:rsid w:val="005471F1"/>
    <w:rsid w:val="005472BB"/>
    <w:rsid w:val="005473D7"/>
    <w:rsid w:val="00547408"/>
    <w:rsid w:val="005477BC"/>
    <w:rsid w:val="00547D02"/>
    <w:rsid w:val="0055054E"/>
    <w:rsid w:val="00550873"/>
    <w:rsid w:val="00550B6F"/>
    <w:rsid w:val="00550B97"/>
    <w:rsid w:val="00550CD8"/>
    <w:rsid w:val="00550DD6"/>
    <w:rsid w:val="00550F7C"/>
    <w:rsid w:val="005512C5"/>
    <w:rsid w:val="00551491"/>
    <w:rsid w:val="005515C2"/>
    <w:rsid w:val="005516EF"/>
    <w:rsid w:val="005518A7"/>
    <w:rsid w:val="00551ACF"/>
    <w:rsid w:val="00551C14"/>
    <w:rsid w:val="00551D9B"/>
    <w:rsid w:val="0055235E"/>
    <w:rsid w:val="00552BD2"/>
    <w:rsid w:val="00552CD5"/>
    <w:rsid w:val="00552CE5"/>
    <w:rsid w:val="00552D1A"/>
    <w:rsid w:val="005535D9"/>
    <w:rsid w:val="0055364C"/>
    <w:rsid w:val="00553685"/>
    <w:rsid w:val="00553B06"/>
    <w:rsid w:val="005540B5"/>
    <w:rsid w:val="00554432"/>
    <w:rsid w:val="00554613"/>
    <w:rsid w:val="0055461F"/>
    <w:rsid w:val="00554933"/>
    <w:rsid w:val="00554FA2"/>
    <w:rsid w:val="0055508F"/>
    <w:rsid w:val="0055530E"/>
    <w:rsid w:val="00555B5F"/>
    <w:rsid w:val="0055615D"/>
    <w:rsid w:val="00556296"/>
    <w:rsid w:val="0055638D"/>
    <w:rsid w:val="005568CA"/>
    <w:rsid w:val="00556B05"/>
    <w:rsid w:val="00556D8D"/>
    <w:rsid w:val="00556DE5"/>
    <w:rsid w:val="00556E04"/>
    <w:rsid w:val="00557273"/>
    <w:rsid w:val="0055746B"/>
    <w:rsid w:val="005574F1"/>
    <w:rsid w:val="00557522"/>
    <w:rsid w:val="0055780B"/>
    <w:rsid w:val="005578E9"/>
    <w:rsid w:val="00557AE0"/>
    <w:rsid w:val="00557D33"/>
    <w:rsid w:val="00557D34"/>
    <w:rsid w:val="00557DD9"/>
    <w:rsid w:val="00557EDC"/>
    <w:rsid w:val="0056072C"/>
    <w:rsid w:val="00560905"/>
    <w:rsid w:val="00560D4B"/>
    <w:rsid w:val="005614DE"/>
    <w:rsid w:val="0056154D"/>
    <w:rsid w:val="00561DFB"/>
    <w:rsid w:val="00561FE2"/>
    <w:rsid w:val="0056212D"/>
    <w:rsid w:val="0056225E"/>
    <w:rsid w:val="00562277"/>
    <w:rsid w:val="0056258B"/>
    <w:rsid w:val="00562592"/>
    <w:rsid w:val="00562F36"/>
    <w:rsid w:val="005630F2"/>
    <w:rsid w:val="005631B8"/>
    <w:rsid w:val="0056354A"/>
    <w:rsid w:val="005635BA"/>
    <w:rsid w:val="0056385E"/>
    <w:rsid w:val="00563AEE"/>
    <w:rsid w:val="00563E17"/>
    <w:rsid w:val="00563EC2"/>
    <w:rsid w:val="0056404A"/>
    <w:rsid w:val="00564416"/>
    <w:rsid w:val="00564445"/>
    <w:rsid w:val="0056485F"/>
    <w:rsid w:val="00564B42"/>
    <w:rsid w:val="00564C54"/>
    <w:rsid w:val="00564DA5"/>
    <w:rsid w:val="00564E57"/>
    <w:rsid w:val="00564FBC"/>
    <w:rsid w:val="00565570"/>
    <w:rsid w:val="0056558C"/>
    <w:rsid w:val="00565664"/>
    <w:rsid w:val="00565CDF"/>
    <w:rsid w:val="00565EE0"/>
    <w:rsid w:val="00565F45"/>
    <w:rsid w:val="005667A0"/>
    <w:rsid w:val="005667F1"/>
    <w:rsid w:val="005669CF"/>
    <w:rsid w:val="00566B43"/>
    <w:rsid w:val="00566C1D"/>
    <w:rsid w:val="005671DD"/>
    <w:rsid w:val="00567315"/>
    <w:rsid w:val="00567542"/>
    <w:rsid w:val="00567573"/>
    <w:rsid w:val="005675E8"/>
    <w:rsid w:val="00567D7F"/>
    <w:rsid w:val="00570816"/>
    <w:rsid w:val="00570C18"/>
    <w:rsid w:val="00570D55"/>
    <w:rsid w:val="005711CE"/>
    <w:rsid w:val="00571681"/>
    <w:rsid w:val="005716FF"/>
    <w:rsid w:val="00571D27"/>
    <w:rsid w:val="00571D2B"/>
    <w:rsid w:val="00572186"/>
    <w:rsid w:val="005723BA"/>
    <w:rsid w:val="00572536"/>
    <w:rsid w:val="00572DF2"/>
    <w:rsid w:val="005734EA"/>
    <w:rsid w:val="005735B2"/>
    <w:rsid w:val="0057366C"/>
    <w:rsid w:val="005737B0"/>
    <w:rsid w:val="0057389B"/>
    <w:rsid w:val="00573944"/>
    <w:rsid w:val="00573BE2"/>
    <w:rsid w:val="00573CB0"/>
    <w:rsid w:val="00573D0B"/>
    <w:rsid w:val="005746C8"/>
    <w:rsid w:val="00574E08"/>
    <w:rsid w:val="00575754"/>
    <w:rsid w:val="005758EC"/>
    <w:rsid w:val="00575900"/>
    <w:rsid w:val="00575E1C"/>
    <w:rsid w:val="00575E9A"/>
    <w:rsid w:val="0057608C"/>
    <w:rsid w:val="005762B7"/>
    <w:rsid w:val="00576470"/>
    <w:rsid w:val="005764E4"/>
    <w:rsid w:val="00577057"/>
    <w:rsid w:val="0057706F"/>
    <w:rsid w:val="0057730B"/>
    <w:rsid w:val="0057774D"/>
    <w:rsid w:val="005777EB"/>
    <w:rsid w:val="00577BB7"/>
    <w:rsid w:val="005802BA"/>
    <w:rsid w:val="00580A9D"/>
    <w:rsid w:val="00580B77"/>
    <w:rsid w:val="0058135A"/>
    <w:rsid w:val="00581384"/>
    <w:rsid w:val="005815C2"/>
    <w:rsid w:val="005816D7"/>
    <w:rsid w:val="00581838"/>
    <w:rsid w:val="00581990"/>
    <w:rsid w:val="005821E8"/>
    <w:rsid w:val="005822EA"/>
    <w:rsid w:val="00582898"/>
    <w:rsid w:val="00582ECD"/>
    <w:rsid w:val="00582F85"/>
    <w:rsid w:val="00583104"/>
    <w:rsid w:val="00583291"/>
    <w:rsid w:val="005832D7"/>
    <w:rsid w:val="005832E5"/>
    <w:rsid w:val="00583443"/>
    <w:rsid w:val="00583BFE"/>
    <w:rsid w:val="00583EB7"/>
    <w:rsid w:val="00583EF1"/>
    <w:rsid w:val="005846BE"/>
    <w:rsid w:val="005846C8"/>
    <w:rsid w:val="005848DF"/>
    <w:rsid w:val="005854CB"/>
    <w:rsid w:val="00585514"/>
    <w:rsid w:val="00585532"/>
    <w:rsid w:val="005857E4"/>
    <w:rsid w:val="005858BD"/>
    <w:rsid w:val="00585CB7"/>
    <w:rsid w:val="0058621D"/>
    <w:rsid w:val="00586392"/>
    <w:rsid w:val="00586435"/>
    <w:rsid w:val="00586790"/>
    <w:rsid w:val="005868F9"/>
    <w:rsid w:val="00586A69"/>
    <w:rsid w:val="00586A9E"/>
    <w:rsid w:val="00586B5B"/>
    <w:rsid w:val="00586D24"/>
    <w:rsid w:val="005871D7"/>
    <w:rsid w:val="00587277"/>
    <w:rsid w:val="0058732B"/>
    <w:rsid w:val="005873F4"/>
    <w:rsid w:val="00587B10"/>
    <w:rsid w:val="00587C9F"/>
    <w:rsid w:val="00587D47"/>
    <w:rsid w:val="00587EEF"/>
    <w:rsid w:val="00590627"/>
    <w:rsid w:val="00590C7D"/>
    <w:rsid w:val="00590E60"/>
    <w:rsid w:val="00590EF8"/>
    <w:rsid w:val="00591062"/>
    <w:rsid w:val="00591089"/>
    <w:rsid w:val="0059118F"/>
    <w:rsid w:val="00591195"/>
    <w:rsid w:val="005912FB"/>
    <w:rsid w:val="005919FC"/>
    <w:rsid w:val="005919FD"/>
    <w:rsid w:val="00591B89"/>
    <w:rsid w:val="00591FDF"/>
    <w:rsid w:val="0059222C"/>
    <w:rsid w:val="0059229C"/>
    <w:rsid w:val="005924F0"/>
    <w:rsid w:val="00592544"/>
    <w:rsid w:val="00592729"/>
    <w:rsid w:val="00592817"/>
    <w:rsid w:val="005928BF"/>
    <w:rsid w:val="0059297F"/>
    <w:rsid w:val="005929D6"/>
    <w:rsid w:val="00592D81"/>
    <w:rsid w:val="005934B8"/>
    <w:rsid w:val="0059397B"/>
    <w:rsid w:val="00593A2D"/>
    <w:rsid w:val="00593A84"/>
    <w:rsid w:val="00593E1C"/>
    <w:rsid w:val="00594515"/>
    <w:rsid w:val="00595160"/>
    <w:rsid w:val="0059527D"/>
    <w:rsid w:val="005956DD"/>
    <w:rsid w:val="00595752"/>
    <w:rsid w:val="00595F89"/>
    <w:rsid w:val="00596047"/>
    <w:rsid w:val="00596498"/>
    <w:rsid w:val="005964FA"/>
    <w:rsid w:val="0059688E"/>
    <w:rsid w:val="00596A92"/>
    <w:rsid w:val="00596C24"/>
    <w:rsid w:val="00596FB4"/>
    <w:rsid w:val="00597137"/>
    <w:rsid w:val="0059735D"/>
    <w:rsid w:val="0059745C"/>
    <w:rsid w:val="005978B1"/>
    <w:rsid w:val="00597BDD"/>
    <w:rsid w:val="00597DDA"/>
    <w:rsid w:val="00597E2A"/>
    <w:rsid w:val="00597E76"/>
    <w:rsid w:val="005A0672"/>
    <w:rsid w:val="005A0958"/>
    <w:rsid w:val="005A0B5E"/>
    <w:rsid w:val="005A0F8B"/>
    <w:rsid w:val="005A12B9"/>
    <w:rsid w:val="005A1630"/>
    <w:rsid w:val="005A16FB"/>
    <w:rsid w:val="005A1C94"/>
    <w:rsid w:val="005A211E"/>
    <w:rsid w:val="005A213E"/>
    <w:rsid w:val="005A2153"/>
    <w:rsid w:val="005A22D7"/>
    <w:rsid w:val="005A25D9"/>
    <w:rsid w:val="005A27DD"/>
    <w:rsid w:val="005A2A1D"/>
    <w:rsid w:val="005A2A24"/>
    <w:rsid w:val="005A2D20"/>
    <w:rsid w:val="005A2E45"/>
    <w:rsid w:val="005A2E62"/>
    <w:rsid w:val="005A30D5"/>
    <w:rsid w:val="005A3392"/>
    <w:rsid w:val="005A3729"/>
    <w:rsid w:val="005A37A5"/>
    <w:rsid w:val="005A39B8"/>
    <w:rsid w:val="005A3B7A"/>
    <w:rsid w:val="005A3FD9"/>
    <w:rsid w:val="005A40C2"/>
    <w:rsid w:val="005A414D"/>
    <w:rsid w:val="005A419D"/>
    <w:rsid w:val="005A46D8"/>
    <w:rsid w:val="005A47AD"/>
    <w:rsid w:val="005A484A"/>
    <w:rsid w:val="005A491C"/>
    <w:rsid w:val="005A4C0D"/>
    <w:rsid w:val="005A4F1A"/>
    <w:rsid w:val="005A545B"/>
    <w:rsid w:val="005A55D6"/>
    <w:rsid w:val="005A56D2"/>
    <w:rsid w:val="005A5739"/>
    <w:rsid w:val="005A574F"/>
    <w:rsid w:val="005A5889"/>
    <w:rsid w:val="005A5AC9"/>
    <w:rsid w:val="005A5B1D"/>
    <w:rsid w:val="005A5EB9"/>
    <w:rsid w:val="005A6141"/>
    <w:rsid w:val="005A6467"/>
    <w:rsid w:val="005A68A9"/>
    <w:rsid w:val="005A6939"/>
    <w:rsid w:val="005A6D39"/>
    <w:rsid w:val="005A7028"/>
    <w:rsid w:val="005A7436"/>
    <w:rsid w:val="005A74D3"/>
    <w:rsid w:val="005A751F"/>
    <w:rsid w:val="005A7536"/>
    <w:rsid w:val="005A7587"/>
    <w:rsid w:val="005B0136"/>
    <w:rsid w:val="005B032A"/>
    <w:rsid w:val="005B06B7"/>
    <w:rsid w:val="005B0B73"/>
    <w:rsid w:val="005B129B"/>
    <w:rsid w:val="005B1346"/>
    <w:rsid w:val="005B13F0"/>
    <w:rsid w:val="005B18F9"/>
    <w:rsid w:val="005B1DD8"/>
    <w:rsid w:val="005B2227"/>
    <w:rsid w:val="005B2654"/>
    <w:rsid w:val="005B28B9"/>
    <w:rsid w:val="005B2B7B"/>
    <w:rsid w:val="005B2F93"/>
    <w:rsid w:val="005B33B3"/>
    <w:rsid w:val="005B3691"/>
    <w:rsid w:val="005B3E0B"/>
    <w:rsid w:val="005B3E0F"/>
    <w:rsid w:val="005B41EC"/>
    <w:rsid w:val="005B4348"/>
    <w:rsid w:val="005B4500"/>
    <w:rsid w:val="005B49CD"/>
    <w:rsid w:val="005B4C56"/>
    <w:rsid w:val="005B532D"/>
    <w:rsid w:val="005B5B7D"/>
    <w:rsid w:val="005B5C45"/>
    <w:rsid w:val="005B5E16"/>
    <w:rsid w:val="005B60E7"/>
    <w:rsid w:val="005B6172"/>
    <w:rsid w:val="005B6324"/>
    <w:rsid w:val="005B646A"/>
    <w:rsid w:val="005B687C"/>
    <w:rsid w:val="005B6927"/>
    <w:rsid w:val="005B69E1"/>
    <w:rsid w:val="005B71DD"/>
    <w:rsid w:val="005B7267"/>
    <w:rsid w:val="005B74B4"/>
    <w:rsid w:val="005B783A"/>
    <w:rsid w:val="005B78BE"/>
    <w:rsid w:val="005C0003"/>
    <w:rsid w:val="005C0336"/>
    <w:rsid w:val="005C035C"/>
    <w:rsid w:val="005C093D"/>
    <w:rsid w:val="005C0B0E"/>
    <w:rsid w:val="005C0B9A"/>
    <w:rsid w:val="005C13A3"/>
    <w:rsid w:val="005C1473"/>
    <w:rsid w:val="005C14EB"/>
    <w:rsid w:val="005C1605"/>
    <w:rsid w:val="005C1ED8"/>
    <w:rsid w:val="005C1F54"/>
    <w:rsid w:val="005C214A"/>
    <w:rsid w:val="005C2625"/>
    <w:rsid w:val="005C282B"/>
    <w:rsid w:val="005C2DEC"/>
    <w:rsid w:val="005C2F0A"/>
    <w:rsid w:val="005C2F22"/>
    <w:rsid w:val="005C2F49"/>
    <w:rsid w:val="005C3150"/>
    <w:rsid w:val="005C38EC"/>
    <w:rsid w:val="005C3BC6"/>
    <w:rsid w:val="005C3BD0"/>
    <w:rsid w:val="005C3C2C"/>
    <w:rsid w:val="005C3DA9"/>
    <w:rsid w:val="005C3E81"/>
    <w:rsid w:val="005C407C"/>
    <w:rsid w:val="005C4108"/>
    <w:rsid w:val="005C4B6F"/>
    <w:rsid w:val="005C4D51"/>
    <w:rsid w:val="005C4F9E"/>
    <w:rsid w:val="005C51E7"/>
    <w:rsid w:val="005C56AA"/>
    <w:rsid w:val="005C58BB"/>
    <w:rsid w:val="005C59E2"/>
    <w:rsid w:val="005C6167"/>
    <w:rsid w:val="005C6304"/>
    <w:rsid w:val="005C63B5"/>
    <w:rsid w:val="005C64BE"/>
    <w:rsid w:val="005C652F"/>
    <w:rsid w:val="005C7163"/>
    <w:rsid w:val="005C721E"/>
    <w:rsid w:val="005C75BC"/>
    <w:rsid w:val="005C75C9"/>
    <w:rsid w:val="005C7610"/>
    <w:rsid w:val="005C7762"/>
    <w:rsid w:val="005C7D74"/>
    <w:rsid w:val="005D0540"/>
    <w:rsid w:val="005D05FC"/>
    <w:rsid w:val="005D0FD5"/>
    <w:rsid w:val="005D101D"/>
    <w:rsid w:val="005D10AB"/>
    <w:rsid w:val="005D1393"/>
    <w:rsid w:val="005D159E"/>
    <w:rsid w:val="005D1806"/>
    <w:rsid w:val="005D1B73"/>
    <w:rsid w:val="005D1E94"/>
    <w:rsid w:val="005D20E5"/>
    <w:rsid w:val="005D21B5"/>
    <w:rsid w:val="005D2764"/>
    <w:rsid w:val="005D2F1D"/>
    <w:rsid w:val="005D3320"/>
    <w:rsid w:val="005D342B"/>
    <w:rsid w:val="005D3574"/>
    <w:rsid w:val="005D35A0"/>
    <w:rsid w:val="005D35AE"/>
    <w:rsid w:val="005D375A"/>
    <w:rsid w:val="005D3774"/>
    <w:rsid w:val="005D3788"/>
    <w:rsid w:val="005D3813"/>
    <w:rsid w:val="005D3FFD"/>
    <w:rsid w:val="005D4024"/>
    <w:rsid w:val="005D40CD"/>
    <w:rsid w:val="005D4AAA"/>
    <w:rsid w:val="005D4B63"/>
    <w:rsid w:val="005D4D07"/>
    <w:rsid w:val="005D4EAB"/>
    <w:rsid w:val="005D5044"/>
    <w:rsid w:val="005D588B"/>
    <w:rsid w:val="005D607A"/>
    <w:rsid w:val="005D61D0"/>
    <w:rsid w:val="005D641C"/>
    <w:rsid w:val="005D6792"/>
    <w:rsid w:val="005D6A4E"/>
    <w:rsid w:val="005D6D97"/>
    <w:rsid w:val="005D6EB3"/>
    <w:rsid w:val="005D7018"/>
    <w:rsid w:val="005D72C9"/>
    <w:rsid w:val="005D7839"/>
    <w:rsid w:val="005D7E02"/>
    <w:rsid w:val="005D7EC9"/>
    <w:rsid w:val="005E021F"/>
    <w:rsid w:val="005E027A"/>
    <w:rsid w:val="005E0968"/>
    <w:rsid w:val="005E09D6"/>
    <w:rsid w:val="005E0B83"/>
    <w:rsid w:val="005E0DD5"/>
    <w:rsid w:val="005E0E78"/>
    <w:rsid w:val="005E1101"/>
    <w:rsid w:val="005E1E37"/>
    <w:rsid w:val="005E2555"/>
    <w:rsid w:val="005E29BB"/>
    <w:rsid w:val="005E2D86"/>
    <w:rsid w:val="005E31C8"/>
    <w:rsid w:val="005E327C"/>
    <w:rsid w:val="005E35A4"/>
    <w:rsid w:val="005E381C"/>
    <w:rsid w:val="005E3980"/>
    <w:rsid w:val="005E3A6C"/>
    <w:rsid w:val="005E3AC9"/>
    <w:rsid w:val="005E402E"/>
    <w:rsid w:val="005E4398"/>
    <w:rsid w:val="005E4469"/>
    <w:rsid w:val="005E4888"/>
    <w:rsid w:val="005E4AA9"/>
    <w:rsid w:val="005E4FB3"/>
    <w:rsid w:val="005E5741"/>
    <w:rsid w:val="005E5869"/>
    <w:rsid w:val="005E5D52"/>
    <w:rsid w:val="005E61CF"/>
    <w:rsid w:val="005E659F"/>
    <w:rsid w:val="005E6607"/>
    <w:rsid w:val="005E6CB8"/>
    <w:rsid w:val="005E6E71"/>
    <w:rsid w:val="005E6EF2"/>
    <w:rsid w:val="005E6F9E"/>
    <w:rsid w:val="005E71C3"/>
    <w:rsid w:val="005E71D2"/>
    <w:rsid w:val="005E7316"/>
    <w:rsid w:val="005E7319"/>
    <w:rsid w:val="005E771A"/>
    <w:rsid w:val="005E7949"/>
    <w:rsid w:val="005F0195"/>
    <w:rsid w:val="005F046F"/>
    <w:rsid w:val="005F079F"/>
    <w:rsid w:val="005F0C71"/>
    <w:rsid w:val="005F0F99"/>
    <w:rsid w:val="005F1269"/>
    <w:rsid w:val="005F149B"/>
    <w:rsid w:val="005F1756"/>
    <w:rsid w:val="005F1D40"/>
    <w:rsid w:val="005F1E97"/>
    <w:rsid w:val="005F1EA2"/>
    <w:rsid w:val="005F1FDC"/>
    <w:rsid w:val="005F2226"/>
    <w:rsid w:val="005F2293"/>
    <w:rsid w:val="005F2854"/>
    <w:rsid w:val="005F2B27"/>
    <w:rsid w:val="005F2CA4"/>
    <w:rsid w:val="005F31EF"/>
    <w:rsid w:val="005F3880"/>
    <w:rsid w:val="005F38B7"/>
    <w:rsid w:val="005F3D2F"/>
    <w:rsid w:val="005F410E"/>
    <w:rsid w:val="005F4395"/>
    <w:rsid w:val="005F46E1"/>
    <w:rsid w:val="005F4E9E"/>
    <w:rsid w:val="005F508B"/>
    <w:rsid w:val="005F50DC"/>
    <w:rsid w:val="005F5225"/>
    <w:rsid w:val="005F5290"/>
    <w:rsid w:val="005F54F2"/>
    <w:rsid w:val="005F5AD0"/>
    <w:rsid w:val="005F5BC4"/>
    <w:rsid w:val="005F6221"/>
    <w:rsid w:val="005F643A"/>
    <w:rsid w:val="005F64EC"/>
    <w:rsid w:val="005F6688"/>
    <w:rsid w:val="005F66BB"/>
    <w:rsid w:val="005F6D61"/>
    <w:rsid w:val="005F6E24"/>
    <w:rsid w:val="005F71D3"/>
    <w:rsid w:val="005F7A17"/>
    <w:rsid w:val="005F7E2C"/>
    <w:rsid w:val="0060038F"/>
    <w:rsid w:val="0060046E"/>
    <w:rsid w:val="006008A8"/>
    <w:rsid w:val="006008FC"/>
    <w:rsid w:val="0060098B"/>
    <w:rsid w:val="00600D16"/>
    <w:rsid w:val="00600E48"/>
    <w:rsid w:val="00600F07"/>
    <w:rsid w:val="00600F45"/>
    <w:rsid w:val="00600F74"/>
    <w:rsid w:val="00600F7E"/>
    <w:rsid w:val="0060111B"/>
    <w:rsid w:val="006011DA"/>
    <w:rsid w:val="00601867"/>
    <w:rsid w:val="006019C2"/>
    <w:rsid w:val="00601C9C"/>
    <w:rsid w:val="006024D9"/>
    <w:rsid w:val="00602898"/>
    <w:rsid w:val="00602ACC"/>
    <w:rsid w:val="00602AEC"/>
    <w:rsid w:val="00602DFE"/>
    <w:rsid w:val="00602EC1"/>
    <w:rsid w:val="00602FBE"/>
    <w:rsid w:val="0060301A"/>
    <w:rsid w:val="0060346E"/>
    <w:rsid w:val="00603491"/>
    <w:rsid w:val="006035DE"/>
    <w:rsid w:val="00603777"/>
    <w:rsid w:val="00603843"/>
    <w:rsid w:val="00603C82"/>
    <w:rsid w:val="00603CE3"/>
    <w:rsid w:val="00603D2B"/>
    <w:rsid w:val="00603DA0"/>
    <w:rsid w:val="00604BF0"/>
    <w:rsid w:val="00604E0E"/>
    <w:rsid w:val="00605381"/>
    <w:rsid w:val="006056EA"/>
    <w:rsid w:val="0060574D"/>
    <w:rsid w:val="0060588B"/>
    <w:rsid w:val="006058D9"/>
    <w:rsid w:val="00605987"/>
    <w:rsid w:val="006059BA"/>
    <w:rsid w:val="006059C6"/>
    <w:rsid w:val="00605AD0"/>
    <w:rsid w:val="00605B44"/>
    <w:rsid w:val="00605BF2"/>
    <w:rsid w:val="006060EC"/>
    <w:rsid w:val="006065DE"/>
    <w:rsid w:val="006066CD"/>
    <w:rsid w:val="00606A84"/>
    <w:rsid w:val="006070D0"/>
    <w:rsid w:val="006073D5"/>
    <w:rsid w:val="006075B8"/>
    <w:rsid w:val="00607AD5"/>
    <w:rsid w:val="00607BE1"/>
    <w:rsid w:val="00607F8D"/>
    <w:rsid w:val="00610904"/>
    <w:rsid w:val="00610A97"/>
    <w:rsid w:val="00610B76"/>
    <w:rsid w:val="00610C11"/>
    <w:rsid w:val="00611805"/>
    <w:rsid w:val="006118D3"/>
    <w:rsid w:val="00611A16"/>
    <w:rsid w:val="00611A53"/>
    <w:rsid w:val="00611E0E"/>
    <w:rsid w:val="00611E46"/>
    <w:rsid w:val="00611F97"/>
    <w:rsid w:val="00611FA4"/>
    <w:rsid w:val="006120C7"/>
    <w:rsid w:val="0061234F"/>
    <w:rsid w:val="006125E5"/>
    <w:rsid w:val="00612842"/>
    <w:rsid w:val="00613A74"/>
    <w:rsid w:val="00613EE6"/>
    <w:rsid w:val="00614279"/>
    <w:rsid w:val="006142C9"/>
    <w:rsid w:val="00614615"/>
    <w:rsid w:val="00614638"/>
    <w:rsid w:val="00614823"/>
    <w:rsid w:val="006148B1"/>
    <w:rsid w:val="00614A64"/>
    <w:rsid w:val="00614ABD"/>
    <w:rsid w:val="0061500B"/>
    <w:rsid w:val="00615672"/>
    <w:rsid w:val="0061576D"/>
    <w:rsid w:val="006158CC"/>
    <w:rsid w:val="006159A4"/>
    <w:rsid w:val="00615A3C"/>
    <w:rsid w:val="00615A60"/>
    <w:rsid w:val="00615B89"/>
    <w:rsid w:val="00615CE5"/>
    <w:rsid w:val="00615E3D"/>
    <w:rsid w:val="006161E8"/>
    <w:rsid w:val="00616436"/>
    <w:rsid w:val="00616649"/>
    <w:rsid w:val="00616703"/>
    <w:rsid w:val="006168F8"/>
    <w:rsid w:val="006169E1"/>
    <w:rsid w:val="00616B22"/>
    <w:rsid w:val="00616C4F"/>
    <w:rsid w:val="00616C7E"/>
    <w:rsid w:val="00616E3E"/>
    <w:rsid w:val="0061748D"/>
    <w:rsid w:val="00617550"/>
    <w:rsid w:val="0061772E"/>
    <w:rsid w:val="00617C48"/>
    <w:rsid w:val="00617D7A"/>
    <w:rsid w:val="00617E40"/>
    <w:rsid w:val="0062002D"/>
    <w:rsid w:val="006203D3"/>
    <w:rsid w:val="006206F8"/>
    <w:rsid w:val="006206FB"/>
    <w:rsid w:val="0062072E"/>
    <w:rsid w:val="00620749"/>
    <w:rsid w:val="00620858"/>
    <w:rsid w:val="00620A6B"/>
    <w:rsid w:val="00620AB4"/>
    <w:rsid w:val="00620F6F"/>
    <w:rsid w:val="0062114A"/>
    <w:rsid w:val="0062146B"/>
    <w:rsid w:val="0062152C"/>
    <w:rsid w:val="0062172C"/>
    <w:rsid w:val="006217E5"/>
    <w:rsid w:val="006219CA"/>
    <w:rsid w:val="00621C6E"/>
    <w:rsid w:val="00621D15"/>
    <w:rsid w:val="00622316"/>
    <w:rsid w:val="00622796"/>
    <w:rsid w:val="00622D12"/>
    <w:rsid w:val="00622D43"/>
    <w:rsid w:val="00623255"/>
    <w:rsid w:val="006234CE"/>
    <w:rsid w:val="006237BB"/>
    <w:rsid w:val="006238CB"/>
    <w:rsid w:val="0062399E"/>
    <w:rsid w:val="006245EE"/>
    <w:rsid w:val="006247BA"/>
    <w:rsid w:val="006249FF"/>
    <w:rsid w:val="00624BC2"/>
    <w:rsid w:val="00624BE6"/>
    <w:rsid w:val="00624C53"/>
    <w:rsid w:val="00624D53"/>
    <w:rsid w:val="00624E14"/>
    <w:rsid w:val="0062531F"/>
    <w:rsid w:val="00625771"/>
    <w:rsid w:val="00625779"/>
    <w:rsid w:val="006258DB"/>
    <w:rsid w:val="00625DD2"/>
    <w:rsid w:val="00625E94"/>
    <w:rsid w:val="00626158"/>
    <w:rsid w:val="006263A3"/>
    <w:rsid w:val="006263A7"/>
    <w:rsid w:val="006263C3"/>
    <w:rsid w:val="006264DA"/>
    <w:rsid w:val="00626622"/>
    <w:rsid w:val="006267C9"/>
    <w:rsid w:val="006274B0"/>
    <w:rsid w:val="006275B6"/>
    <w:rsid w:val="00627791"/>
    <w:rsid w:val="00627798"/>
    <w:rsid w:val="00627A25"/>
    <w:rsid w:val="00627C8F"/>
    <w:rsid w:val="00627ECA"/>
    <w:rsid w:val="006308A2"/>
    <w:rsid w:val="00630B4A"/>
    <w:rsid w:val="00630C5D"/>
    <w:rsid w:val="00630C5F"/>
    <w:rsid w:val="006315FD"/>
    <w:rsid w:val="00631621"/>
    <w:rsid w:val="0063163B"/>
    <w:rsid w:val="0063169A"/>
    <w:rsid w:val="006317BC"/>
    <w:rsid w:val="00631F39"/>
    <w:rsid w:val="006329A0"/>
    <w:rsid w:val="00632A51"/>
    <w:rsid w:val="00632B1F"/>
    <w:rsid w:val="00633284"/>
    <w:rsid w:val="006332CB"/>
    <w:rsid w:val="00633406"/>
    <w:rsid w:val="00633717"/>
    <w:rsid w:val="00633C4C"/>
    <w:rsid w:val="00633E9C"/>
    <w:rsid w:val="00634635"/>
    <w:rsid w:val="00634646"/>
    <w:rsid w:val="006349FD"/>
    <w:rsid w:val="00634A15"/>
    <w:rsid w:val="00634F47"/>
    <w:rsid w:val="00635194"/>
    <w:rsid w:val="006352BF"/>
    <w:rsid w:val="00635D90"/>
    <w:rsid w:val="00635D95"/>
    <w:rsid w:val="006364AD"/>
    <w:rsid w:val="0063670F"/>
    <w:rsid w:val="00636B49"/>
    <w:rsid w:val="00636B92"/>
    <w:rsid w:val="00636D43"/>
    <w:rsid w:val="00637449"/>
    <w:rsid w:val="0063777F"/>
    <w:rsid w:val="006379E9"/>
    <w:rsid w:val="00637DBA"/>
    <w:rsid w:val="00637FFD"/>
    <w:rsid w:val="0064033F"/>
    <w:rsid w:val="00640A42"/>
    <w:rsid w:val="00640B8F"/>
    <w:rsid w:val="00640C7D"/>
    <w:rsid w:val="00640F62"/>
    <w:rsid w:val="006410E8"/>
    <w:rsid w:val="00641559"/>
    <w:rsid w:val="00641705"/>
    <w:rsid w:val="00641B04"/>
    <w:rsid w:val="00641B77"/>
    <w:rsid w:val="00641D1C"/>
    <w:rsid w:val="00641E62"/>
    <w:rsid w:val="0064207E"/>
    <w:rsid w:val="006423E2"/>
    <w:rsid w:val="00642E7A"/>
    <w:rsid w:val="00642FDE"/>
    <w:rsid w:val="00643116"/>
    <w:rsid w:val="0064315E"/>
    <w:rsid w:val="00643744"/>
    <w:rsid w:val="006437BE"/>
    <w:rsid w:val="0064396D"/>
    <w:rsid w:val="006439FD"/>
    <w:rsid w:val="00643A13"/>
    <w:rsid w:val="00643ECB"/>
    <w:rsid w:val="00643FF9"/>
    <w:rsid w:val="006442C5"/>
    <w:rsid w:val="0064443B"/>
    <w:rsid w:val="006445E7"/>
    <w:rsid w:val="00644D18"/>
    <w:rsid w:val="006454FE"/>
    <w:rsid w:val="006456A2"/>
    <w:rsid w:val="006457DC"/>
    <w:rsid w:val="00645C28"/>
    <w:rsid w:val="00646564"/>
    <w:rsid w:val="0064656D"/>
    <w:rsid w:val="006466F8"/>
    <w:rsid w:val="00646858"/>
    <w:rsid w:val="00646993"/>
    <w:rsid w:val="00646B73"/>
    <w:rsid w:val="00646CCE"/>
    <w:rsid w:val="006475E0"/>
    <w:rsid w:val="006478EC"/>
    <w:rsid w:val="00647BD6"/>
    <w:rsid w:val="00647D31"/>
    <w:rsid w:val="00647D81"/>
    <w:rsid w:val="006500DA"/>
    <w:rsid w:val="00650129"/>
    <w:rsid w:val="0065059A"/>
    <w:rsid w:val="00650644"/>
    <w:rsid w:val="00650BE4"/>
    <w:rsid w:val="00651113"/>
    <w:rsid w:val="006511C2"/>
    <w:rsid w:val="00651495"/>
    <w:rsid w:val="00651D4C"/>
    <w:rsid w:val="00651DBB"/>
    <w:rsid w:val="00651F8F"/>
    <w:rsid w:val="00652255"/>
    <w:rsid w:val="00652474"/>
    <w:rsid w:val="006524B8"/>
    <w:rsid w:val="006528E2"/>
    <w:rsid w:val="00652BA8"/>
    <w:rsid w:val="00652C49"/>
    <w:rsid w:val="00652FCF"/>
    <w:rsid w:val="0065300B"/>
    <w:rsid w:val="006530C9"/>
    <w:rsid w:val="006532A0"/>
    <w:rsid w:val="00653499"/>
    <w:rsid w:val="006535C7"/>
    <w:rsid w:val="00654537"/>
    <w:rsid w:val="006546B5"/>
    <w:rsid w:val="006546EA"/>
    <w:rsid w:val="00654784"/>
    <w:rsid w:val="006548DB"/>
    <w:rsid w:val="00654A38"/>
    <w:rsid w:val="00654A72"/>
    <w:rsid w:val="00654EA2"/>
    <w:rsid w:val="00654F37"/>
    <w:rsid w:val="00655432"/>
    <w:rsid w:val="00655A19"/>
    <w:rsid w:val="00655A21"/>
    <w:rsid w:val="00655A2A"/>
    <w:rsid w:val="00655C9E"/>
    <w:rsid w:val="006561EF"/>
    <w:rsid w:val="00656889"/>
    <w:rsid w:val="00656B84"/>
    <w:rsid w:val="00656ED5"/>
    <w:rsid w:val="00657200"/>
    <w:rsid w:val="00657A1F"/>
    <w:rsid w:val="00657F9E"/>
    <w:rsid w:val="00660172"/>
    <w:rsid w:val="00660207"/>
    <w:rsid w:val="0066038F"/>
    <w:rsid w:val="006604EC"/>
    <w:rsid w:val="00660D7E"/>
    <w:rsid w:val="0066104E"/>
    <w:rsid w:val="00661A25"/>
    <w:rsid w:val="00661C97"/>
    <w:rsid w:val="00661D41"/>
    <w:rsid w:val="00661E11"/>
    <w:rsid w:val="00661FF6"/>
    <w:rsid w:val="0066239B"/>
    <w:rsid w:val="00662581"/>
    <w:rsid w:val="006625A5"/>
    <w:rsid w:val="00662776"/>
    <w:rsid w:val="00662837"/>
    <w:rsid w:val="00662A7C"/>
    <w:rsid w:val="00662A90"/>
    <w:rsid w:val="00662D33"/>
    <w:rsid w:val="00662F77"/>
    <w:rsid w:val="00662FEB"/>
    <w:rsid w:val="00663143"/>
    <w:rsid w:val="00663316"/>
    <w:rsid w:val="00663635"/>
    <w:rsid w:val="006637E7"/>
    <w:rsid w:val="006638B8"/>
    <w:rsid w:val="00663A62"/>
    <w:rsid w:val="00663B1E"/>
    <w:rsid w:val="00663D21"/>
    <w:rsid w:val="006642E5"/>
    <w:rsid w:val="00664515"/>
    <w:rsid w:val="006645F4"/>
    <w:rsid w:val="00664713"/>
    <w:rsid w:val="00664C84"/>
    <w:rsid w:val="00664F41"/>
    <w:rsid w:val="00665128"/>
    <w:rsid w:val="00666C08"/>
    <w:rsid w:val="00667642"/>
    <w:rsid w:val="00667AA9"/>
    <w:rsid w:val="00667E7D"/>
    <w:rsid w:val="00670169"/>
    <w:rsid w:val="00670A28"/>
    <w:rsid w:val="00670A97"/>
    <w:rsid w:val="00670B08"/>
    <w:rsid w:val="00670CFA"/>
    <w:rsid w:val="00670E88"/>
    <w:rsid w:val="00670F4F"/>
    <w:rsid w:val="00671078"/>
    <w:rsid w:val="00671B35"/>
    <w:rsid w:val="00672364"/>
    <w:rsid w:val="006723DA"/>
    <w:rsid w:val="00672610"/>
    <w:rsid w:val="00672750"/>
    <w:rsid w:val="00672891"/>
    <w:rsid w:val="00672ABB"/>
    <w:rsid w:val="00672D11"/>
    <w:rsid w:val="00672FB5"/>
    <w:rsid w:val="00673135"/>
    <w:rsid w:val="0067323D"/>
    <w:rsid w:val="006732EF"/>
    <w:rsid w:val="00673481"/>
    <w:rsid w:val="00673702"/>
    <w:rsid w:val="00673CCD"/>
    <w:rsid w:val="00673D58"/>
    <w:rsid w:val="006741FB"/>
    <w:rsid w:val="00674828"/>
    <w:rsid w:val="0067561E"/>
    <w:rsid w:val="00675650"/>
    <w:rsid w:val="00675ACD"/>
    <w:rsid w:val="006763AD"/>
    <w:rsid w:val="006764EE"/>
    <w:rsid w:val="006766F4"/>
    <w:rsid w:val="00676D2C"/>
    <w:rsid w:val="006772B6"/>
    <w:rsid w:val="00677360"/>
    <w:rsid w:val="006776A9"/>
    <w:rsid w:val="00677718"/>
    <w:rsid w:val="00677D35"/>
    <w:rsid w:val="0068027F"/>
    <w:rsid w:val="006803F2"/>
    <w:rsid w:val="006808A4"/>
    <w:rsid w:val="006809BF"/>
    <w:rsid w:val="006811CA"/>
    <w:rsid w:val="00681323"/>
    <w:rsid w:val="006819D1"/>
    <w:rsid w:val="00681A0F"/>
    <w:rsid w:val="00681A40"/>
    <w:rsid w:val="00681A58"/>
    <w:rsid w:val="00681DD2"/>
    <w:rsid w:val="0068218E"/>
    <w:rsid w:val="00682A3F"/>
    <w:rsid w:val="00682A8B"/>
    <w:rsid w:val="0068308C"/>
    <w:rsid w:val="006832A6"/>
    <w:rsid w:val="006835FA"/>
    <w:rsid w:val="00683709"/>
    <w:rsid w:val="006837F8"/>
    <w:rsid w:val="00683853"/>
    <w:rsid w:val="00683CE3"/>
    <w:rsid w:val="00684180"/>
    <w:rsid w:val="006844E4"/>
    <w:rsid w:val="00684802"/>
    <w:rsid w:val="006849C5"/>
    <w:rsid w:val="00684ADE"/>
    <w:rsid w:val="00684DC5"/>
    <w:rsid w:val="00685058"/>
    <w:rsid w:val="00685233"/>
    <w:rsid w:val="00685479"/>
    <w:rsid w:val="006855A8"/>
    <w:rsid w:val="006855F2"/>
    <w:rsid w:val="006856C5"/>
    <w:rsid w:val="00685966"/>
    <w:rsid w:val="00685BE0"/>
    <w:rsid w:val="00685CA2"/>
    <w:rsid w:val="00685E47"/>
    <w:rsid w:val="0068637F"/>
    <w:rsid w:val="00686ED9"/>
    <w:rsid w:val="0068755C"/>
    <w:rsid w:val="00687AD3"/>
    <w:rsid w:val="00687BFF"/>
    <w:rsid w:val="00687C9F"/>
    <w:rsid w:val="00690144"/>
    <w:rsid w:val="00690347"/>
    <w:rsid w:val="0069060C"/>
    <w:rsid w:val="006906EF"/>
    <w:rsid w:val="0069094E"/>
    <w:rsid w:val="00690C03"/>
    <w:rsid w:val="006910D4"/>
    <w:rsid w:val="0069123F"/>
    <w:rsid w:val="00691259"/>
    <w:rsid w:val="006913B9"/>
    <w:rsid w:val="006914D6"/>
    <w:rsid w:val="006916BF"/>
    <w:rsid w:val="00691A72"/>
    <w:rsid w:val="00691B16"/>
    <w:rsid w:val="00691CB5"/>
    <w:rsid w:val="00692014"/>
    <w:rsid w:val="006926E1"/>
    <w:rsid w:val="006929F9"/>
    <w:rsid w:val="006932CF"/>
    <w:rsid w:val="00693375"/>
    <w:rsid w:val="0069345F"/>
    <w:rsid w:val="00693885"/>
    <w:rsid w:val="00693C63"/>
    <w:rsid w:val="00693E61"/>
    <w:rsid w:val="006942B4"/>
    <w:rsid w:val="006942ED"/>
    <w:rsid w:val="00694316"/>
    <w:rsid w:val="006945EF"/>
    <w:rsid w:val="006948DB"/>
    <w:rsid w:val="00694B70"/>
    <w:rsid w:val="00694C93"/>
    <w:rsid w:val="00694DA9"/>
    <w:rsid w:val="00695AF9"/>
    <w:rsid w:val="0069600B"/>
    <w:rsid w:val="006960F5"/>
    <w:rsid w:val="00696198"/>
    <w:rsid w:val="006962E2"/>
    <w:rsid w:val="0069652D"/>
    <w:rsid w:val="0069663D"/>
    <w:rsid w:val="0069679B"/>
    <w:rsid w:val="00696D55"/>
    <w:rsid w:val="00696ECB"/>
    <w:rsid w:val="00696FFA"/>
    <w:rsid w:val="006970FA"/>
    <w:rsid w:val="00697349"/>
    <w:rsid w:val="006973C0"/>
    <w:rsid w:val="006975F9"/>
    <w:rsid w:val="00697864"/>
    <w:rsid w:val="006978DA"/>
    <w:rsid w:val="00697AF5"/>
    <w:rsid w:val="00697D66"/>
    <w:rsid w:val="00697DA4"/>
    <w:rsid w:val="00697EC0"/>
    <w:rsid w:val="00697F36"/>
    <w:rsid w:val="00697F4A"/>
    <w:rsid w:val="00697F55"/>
    <w:rsid w:val="006A02EF"/>
    <w:rsid w:val="006A0414"/>
    <w:rsid w:val="006A097D"/>
    <w:rsid w:val="006A09AD"/>
    <w:rsid w:val="006A118A"/>
    <w:rsid w:val="006A14CD"/>
    <w:rsid w:val="006A1654"/>
    <w:rsid w:val="006A177D"/>
    <w:rsid w:val="006A1C73"/>
    <w:rsid w:val="006A1E9A"/>
    <w:rsid w:val="006A2001"/>
    <w:rsid w:val="006A208D"/>
    <w:rsid w:val="006A22F0"/>
    <w:rsid w:val="006A233B"/>
    <w:rsid w:val="006A281C"/>
    <w:rsid w:val="006A28F4"/>
    <w:rsid w:val="006A2BD4"/>
    <w:rsid w:val="006A31D5"/>
    <w:rsid w:val="006A31F4"/>
    <w:rsid w:val="006A346B"/>
    <w:rsid w:val="006A349A"/>
    <w:rsid w:val="006A34A7"/>
    <w:rsid w:val="006A3873"/>
    <w:rsid w:val="006A3AFE"/>
    <w:rsid w:val="006A3B24"/>
    <w:rsid w:val="006A3B49"/>
    <w:rsid w:val="006A3C91"/>
    <w:rsid w:val="006A3FB4"/>
    <w:rsid w:val="006A4239"/>
    <w:rsid w:val="006A42C0"/>
    <w:rsid w:val="006A42F3"/>
    <w:rsid w:val="006A48B4"/>
    <w:rsid w:val="006A4A50"/>
    <w:rsid w:val="006A4A7E"/>
    <w:rsid w:val="006A50A0"/>
    <w:rsid w:val="006A517F"/>
    <w:rsid w:val="006A5442"/>
    <w:rsid w:val="006A56BD"/>
    <w:rsid w:val="006A5A21"/>
    <w:rsid w:val="006A5CF7"/>
    <w:rsid w:val="006A6681"/>
    <w:rsid w:val="006A73E1"/>
    <w:rsid w:val="006A7579"/>
    <w:rsid w:val="006A7829"/>
    <w:rsid w:val="006A7A57"/>
    <w:rsid w:val="006A7B84"/>
    <w:rsid w:val="006A7D13"/>
    <w:rsid w:val="006A7F28"/>
    <w:rsid w:val="006B02DB"/>
    <w:rsid w:val="006B07E9"/>
    <w:rsid w:val="006B0860"/>
    <w:rsid w:val="006B0BD3"/>
    <w:rsid w:val="006B105C"/>
    <w:rsid w:val="006B12AF"/>
    <w:rsid w:val="006B1485"/>
    <w:rsid w:val="006B1655"/>
    <w:rsid w:val="006B193D"/>
    <w:rsid w:val="006B1BE5"/>
    <w:rsid w:val="006B2459"/>
    <w:rsid w:val="006B2687"/>
    <w:rsid w:val="006B279D"/>
    <w:rsid w:val="006B2D8B"/>
    <w:rsid w:val="006B2D91"/>
    <w:rsid w:val="006B3248"/>
    <w:rsid w:val="006B3494"/>
    <w:rsid w:val="006B3708"/>
    <w:rsid w:val="006B3EBF"/>
    <w:rsid w:val="006B4120"/>
    <w:rsid w:val="006B477B"/>
    <w:rsid w:val="006B490D"/>
    <w:rsid w:val="006B4D9E"/>
    <w:rsid w:val="006B50FB"/>
    <w:rsid w:val="006B52C8"/>
    <w:rsid w:val="006B5632"/>
    <w:rsid w:val="006B56EF"/>
    <w:rsid w:val="006B5B8F"/>
    <w:rsid w:val="006B603C"/>
    <w:rsid w:val="006B6135"/>
    <w:rsid w:val="006B62DA"/>
    <w:rsid w:val="006B6C8F"/>
    <w:rsid w:val="006B75AA"/>
    <w:rsid w:val="006B79AA"/>
    <w:rsid w:val="006B7C0D"/>
    <w:rsid w:val="006B7C62"/>
    <w:rsid w:val="006B7D2B"/>
    <w:rsid w:val="006B7E40"/>
    <w:rsid w:val="006C0321"/>
    <w:rsid w:val="006C0A00"/>
    <w:rsid w:val="006C1433"/>
    <w:rsid w:val="006C14B3"/>
    <w:rsid w:val="006C1669"/>
    <w:rsid w:val="006C190D"/>
    <w:rsid w:val="006C197E"/>
    <w:rsid w:val="006C1AC3"/>
    <w:rsid w:val="006C2A2A"/>
    <w:rsid w:val="006C2BB6"/>
    <w:rsid w:val="006C2DE6"/>
    <w:rsid w:val="006C3062"/>
    <w:rsid w:val="006C317B"/>
    <w:rsid w:val="006C34CC"/>
    <w:rsid w:val="006C3D18"/>
    <w:rsid w:val="006C457C"/>
    <w:rsid w:val="006C4792"/>
    <w:rsid w:val="006C4A36"/>
    <w:rsid w:val="006C5097"/>
    <w:rsid w:val="006C52F8"/>
    <w:rsid w:val="006C55C1"/>
    <w:rsid w:val="006C5965"/>
    <w:rsid w:val="006C5C99"/>
    <w:rsid w:val="006C62F2"/>
    <w:rsid w:val="006C65E6"/>
    <w:rsid w:val="006C722E"/>
    <w:rsid w:val="006C725B"/>
    <w:rsid w:val="006C73FB"/>
    <w:rsid w:val="006C7429"/>
    <w:rsid w:val="006D0060"/>
    <w:rsid w:val="006D0142"/>
    <w:rsid w:val="006D0807"/>
    <w:rsid w:val="006D0973"/>
    <w:rsid w:val="006D0A4C"/>
    <w:rsid w:val="006D0A67"/>
    <w:rsid w:val="006D0A6B"/>
    <w:rsid w:val="006D16AE"/>
    <w:rsid w:val="006D16C4"/>
    <w:rsid w:val="006D240D"/>
    <w:rsid w:val="006D24AB"/>
    <w:rsid w:val="006D25D7"/>
    <w:rsid w:val="006D2622"/>
    <w:rsid w:val="006D29DC"/>
    <w:rsid w:val="006D2CAF"/>
    <w:rsid w:val="006D2E68"/>
    <w:rsid w:val="006D2E94"/>
    <w:rsid w:val="006D2FB4"/>
    <w:rsid w:val="006D30AC"/>
    <w:rsid w:val="006D31F5"/>
    <w:rsid w:val="006D34CB"/>
    <w:rsid w:val="006D3524"/>
    <w:rsid w:val="006D38D2"/>
    <w:rsid w:val="006D40F2"/>
    <w:rsid w:val="006D46B7"/>
    <w:rsid w:val="006D4724"/>
    <w:rsid w:val="006D5444"/>
    <w:rsid w:val="006D5651"/>
    <w:rsid w:val="006D5718"/>
    <w:rsid w:val="006D5780"/>
    <w:rsid w:val="006D59B2"/>
    <w:rsid w:val="006D5B5E"/>
    <w:rsid w:val="006D5F22"/>
    <w:rsid w:val="006D5F41"/>
    <w:rsid w:val="006D6B8C"/>
    <w:rsid w:val="006D6F72"/>
    <w:rsid w:val="006D7500"/>
    <w:rsid w:val="006E06C0"/>
    <w:rsid w:val="006E09D1"/>
    <w:rsid w:val="006E0B88"/>
    <w:rsid w:val="006E0D8E"/>
    <w:rsid w:val="006E0F55"/>
    <w:rsid w:val="006E1184"/>
    <w:rsid w:val="006E11C6"/>
    <w:rsid w:val="006E15F3"/>
    <w:rsid w:val="006E1739"/>
    <w:rsid w:val="006E187F"/>
    <w:rsid w:val="006E194F"/>
    <w:rsid w:val="006E1C77"/>
    <w:rsid w:val="006E1D6D"/>
    <w:rsid w:val="006E1EC5"/>
    <w:rsid w:val="006E259F"/>
    <w:rsid w:val="006E25D1"/>
    <w:rsid w:val="006E265C"/>
    <w:rsid w:val="006E27AE"/>
    <w:rsid w:val="006E27ED"/>
    <w:rsid w:val="006E2868"/>
    <w:rsid w:val="006E2A20"/>
    <w:rsid w:val="006E2DF4"/>
    <w:rsid w:val="006E2FB3"/>
    <w:rsid w:val="006E30E5"/>
    <w:rsid w:val="006E3293"/>
    <w:rsid w:val="006E36F8"/>
    <w:rsid w:val="006E3BA7"/>
    <w:rsid w:val="006E3D77"/>
    <w:rsid w:val="006E3D83"/>
    <w:rsid w:val="006E3F16"/>
    <w:rsid w:val="006E41C5"/>
    <w:rsid w:val="006E4881"/>
    <w:rsid w:val="006E49C6"/>
    <w:rsid w:val="006E4FFA"/>
    <w:rsid w:val="006E5667"/>
    <w:rsid w:val="006E5C7B"/>
    <w:rsid w:val="006E5D9A"/>
    <w:rsid w:val="006E5FB7"/>
    <w:rsid w:val="006E675F"/>
    <w:rsid w:val="006E7041"/>
    <w:rsid w:val="006E72ED"/>
    <w:rsid w:val="006E73BE"/>
    <w:rsid w:val="006E7586"/>
    <w:rsid w:val="006E75F7"/>
    <w:rsid w:val="006E769E"/>
    <w:rsid w:val="006E77C8"/>
    <w:rsid w:val="006E78F4"/>
    <w:rsid w:val="006E7A38"/>
    <w:rsid w:val="006E7C8D"/>
    <w:rsid w:val="006E7ED6"/>
    <w:rsid w:val="006F04F6"/>
    <w:rsid w:val="006F093F"/>
    <w:rsid w:val="006F0ED7"/>
    <w:rsid w:val="006F1455"/>
    <w:rsid w:val="006F1456"/>
    <w:rsid w:val="006F1815"/>
    <w:rsid w:val="006F18B2"/>
    <w:rsid w:val="006F1C06"/>
    <w:rsid w:val="006F2055"/>
    <w:rsid w:val="006F206F"/>
    <w:rsid w:val="006F2265"/>
    <w:rsid w:val="006F2965"/>
    <w:rsid w:val="006F2F0D"/>
    <w:rsid w:val="006F365D"/>
    <w:rsid w:val="006F39AD"/>
    <w:rsid w:val="006F3A76"/>
    <w:rsid w:val="006F3F30"/>
    <w:rsid w:val="006F4189"/>
    <w:rsid w:val="006F425E"/>
    <w:rsid w:val="006F47B9"/>
    <w:rsid w:val="006F4810"/>
    <w:rsid w:val="006F49FE"/>
    <w:rsid w:val="006F4E8E"/>
    <w:rsid w:val="006F4F3B"/>
    <w:rsid w:val="006F4FDD"/>
    <w:rsid w:val="006F5862"/>
    <w:rsid w:val="006F5D94"/>
    <w:rsid w:val="006F5F73"/>
    <w:rsid w:val="006F5F88"/>
    <w:rsid w:val="006F61D7"/>
    <w:rsid w:val="006F61FB"/>
    <w:rsid w:val="006F632F"/>
    <w:rsid w:val="006F6633"/>
    <w:rsid w:val="006F6650"/>
    <w:rsid w:val="006F6A09"/>
    <w:rsid w:val="006F6AB6"/>
    <w:rsid w:val="006F6CEF"/>
    <w:rsid w:val="006F7280"/>
    <w:rsid w:val="006F75E9"/>
    <w:rsid w:val="006F771D"/>
    <w:rsid w:val="006F7767"/>
    <w:rsid w:val="006F78E2"/>
    <w:rsid w:val="006F7908"/>
    <w:rsid w:val="006F7B52"/>
    <w:rsid w:val="00700489"/>
    <w:rsid w:val="0070073D"/>
    <w:rsid w:val="00700A59"/>
    <w:rsid w:val="00700C3A"/>
    <w:rsid w:val="00701761"/>
    <w:rsid w:val="00701F4C"/>
    <w:rsid w:val="0070202A"/>
    <w:rsid w:val="00702375"/>
    <w:rsid w:val="007028C0"/>
    <w:rsid w:val="00702A18"/>
    <w:rsid w:val="00702C25"/>
    <w:rsid w:val="00702CBF"/>
    <w:rsid w:val="00702EF1"/>
    <w:rsid w:val="0070317E"/>
    <w:rsid w:val="00703201"/>
    <w:rsid w:val="00703524"/>
    <w:rsid w:val="0070352C"/>
    <w:rsid w:val="00703795"/>
    <w:rsid w:val="0070382D"/>
    <w:rsid w:val="00703941"/>
    <w:rsid w:val="00703953"/>
    <w:rsid w:val="00703C59"/>
    <w:rsid w:val="00703CC9"/>
    <w:rsid w:val="00703E9A"/>
    <w:rsid w:val="007045E9"/>
    <w:rsid w:val="00704739"/>
    <w:rsid w:val="0070490B"/>
    <w:rsid w:val="00704A89"/>
    <w:rsid w:val="00705210"/>
    <w:rsid w:val="00705306"/>
    <w:rsid w:val="007054EA"/>
    <w:rsid w:val="00705505"/>
    <w:rsid w:val="007055D5"/>
    <w:rsid w:val="00705672"/>
    <w:rsid w:val="00705DB3"/>
    <w:rsid w:val="0070624C"/>
    <w:rsid w:val="007063C5"/>
    <w:rsid w:val="007063C9"/>
    <w:rsid w:val="0070659C"/>
    <w:rsid w:val="00706D83"/>
    <w:rsid w:val="0070707A"/>
    <w:rsid w:val="007071C7"/>
    <w:rsid w:val="007071CB"/>
    <w:rsid w:val="00707669"/>
    <w:rsid w:val="007079C7"/>
    <w:rsid w:val="00707DDC"/>
    <w:rsid w:val="007109E4"/>
    <w:rsid w:val="00710A94"/>
    <w:rsid w:val="00710B59"/>
    <w:rsid w:val="00710B85"/>
    <w:rsid w:val="00710B95"/>
    <w:rsid w:val="0071139B"/>
    <w:rsid w:val="007113FE"/>
    <w:rsid w:val="007118F9"/>
    <w:rsid w:val="00711B81"/>
    <w:rsid w:val="00711D97"/>
    <w:rsid w:val="00711FAD"/>
    <w:rsid w:val="0071227A"/>
    <w:rsid w:val="00712282"/>
    <w:rsid w:val="00712809"/>
    <w:rsid w:val="00712BE6"/>
    <w:rsid w:val="00713280"/>
    <w:rsid w:val="00713387"/>
    <w:rsid w:val="007140F6"/>
    <w:rsid w:val="007142B7"/>
    <w:rsid w:val="00714404"/>
    <w:rsid w:val="00714928"/>
    <w:rsid w:val="00714CF4"/>
    <w:rsid w:val="00714DD6"/>
    <w:rsid w:val="007154AC"/>
    <w:rsid w:val="0071551A"/>
    <w:rsid w:val="007156B7"/>
    <w:rsid w:val="007159F0"/>
    <w:rsid w:val="00715B5B"/>
    <w:rsid w:val="00715FE1"/>
    <w:rsid w:val="00716470"/>
    <w:rsid w:val="007165CC"/>
    <w:rsid w:val="007166CF"/>
    <w:rsid w:val="00716E63"/>
    <w:rsid w:val="0072083C"/>
    <w:rsid w:val="00720CDB"/>
    <w:rsid w:val="0072101C"/>
    <w:rsid w:val="00721310"/>
    <w:rsid w:val="0072144A"/>
    <w:rsid w:val="007214D9"/>
    <w:rsid w:val="00721651"/>
    <w:rsid w:val="00721DE6"/>
    <w:rsid w:val="0072210C"/>
    <w:rsid w:val="00722345"/>
    <w:rsid w:val="00722435"/>
    <w:rsid w:val="00722593"/>
    <w:rsid w:val="00722682"/>
    <w:rsid w:val="007227EA"/>
    <w:rsid w:val="00722925"/>
    <w:rsid w:val="00722D22"/>
    <w:rsid w:val="00722EDC"/>
    <w:rsid w:val="007231B8"/>
    <w:rsid w:val="00723281"/>
    <w:rsid w:val="00723BF6"/>
    <w:rsid w:val="00723DB2"/>
    <w:rsid w:val="00724077"/>
    <w:rsid w:val="0072438E"/>
    <w:rsid w:val="00724C1C"/>
    <w:rsid w:val="00725250"/>
    <w:rsid w:val="007252EA"/>
    <w:rsid w:val="007254C4"/>
    <w:rsid w:val="00725551"/>
    <w:rsid w:val="00725647"/>
    <w:rsid w:val="00725C83"/>
    <w:rsid w:val="00725E2E"/>
    <w:rsid w:val="007262AF"/>
    <w:rsid w:val="007267F5"/>
    <w:rsid w:val="00726895"/>
    <w:rsid w:val="007268AD"/>
    <w:rsid w:val="007268CD"/>
    <w:rsid w:val="00726B07"/>
    <w:rsid w:val="00726CB5"/>
    <w:rsid w:val="00726D1B"/>
    <w:rsid w:val="0072790A"/>
    <w:rsid w:val="0073034E"/>
    <w:rsid w:val="00730715"/>
    <w:rsid w:val="0073097E"/>
    <w:rsid w:val="00730A49"/>
    <w:rsid w:val="00730CC8"/>
    <w:rsid w:val="00730DC3"/>
    <w:rsid w:val="00730E33"/>
    <w:rsid w:val="00730F4E"/>
    <w:rsid w:val="00731273"/>
    <w:rsid w:val="00731318"/>
    <w:rsid w:val="0073139E"/>
    <w:rsid w:val="007318DC"/>
    <w:rsid w:val="00731A9D"/>
    <w:rsid w:val="00731B3A"/>
    <w:rsid w:val="00731C78"/>
    <w:rsid w:val="00731EAD"/>
    <w:rsid w:val="00731EE3"/>
    <w:rsid w:val="007325FA"/>
    <w:rsid w:val="00732AA7"/>
    <w:rsid w:val="00732E73"/>
    <w:rsid w:val="00732F1A"/>
    <w:rsid w:val="007331CA"/>
    <w:rsid w:val="007334E0"/>
    <w:rsid w:val="007335E6"/>
    <w:rsid w:val="00733727"/>
    <w:rsid w:val="00733AF4"/>
    <w:rsid w:val="007343BB"/>
    <w:rsid w:val="007345A1"/>
    <w:rsid w:val="00734AB1"/>
    <w:rsid w:val="00734B53"/>
    <w:rsid w:val="00734CB9"/>
    <w:rsid w:val="00734E08"/>
    <w:rsid w:val="007361FD"/>
    <w:rsid w:val="0073624B"/>
    <w:rsid w:val="00736357"/>
    <w:rsid w:val="007367F9"/>
    <w:rsid w:val="00736E24"/>
    <w:rsid w:val="00736FA7"/>
    <w:rsid w:val="0073706A"/>
    <w:rsid w:val="007372C5"/>
    <w:rsid w:val="0073755B"/>
    <w:rsid w:val="00737680"/>
    <w:rsid w:val="00737783"/>
    <w:rsid w:val="00737D4D"/>
    <w:rsid w:val="00737EC5"/>
    <w:rsid w:val="00740765"/>
    <w:rsid w:val="00740A14"/>
    <w:rsid w:val="00740DFC"/>
    <w:rsid w:val="00740F0E"/>
    <w:rsid w:val="00740FD3"/>
    <w:rsid w:val="007410E9"/>
    <w:rsid w:val="007415F0"/>
    <w:rsid w:val="007416FE"/>
    <w:rsid w:val="00741C1B"/>
    <w:rsid w:val="00741C9A"/>
    <w:rsid w:val="00741F24"/>
    <w:rsid w:val="00742867"/>
    <w:rsid w:val="00742A72"/>
    <w:rsid w:val="00742AE9"/>
    <w:rsid w:val="00742B7C"/>
    <w:rsid w:val="00742D14"/>
    <w:rsid w:val="00743FC1"/>
    <w:rsid w:val="007441BC"/>
    <w:rsid w:val="0074435C"/>
    <w:rsid w:val="00744448"/>
    <w:rsid w:val="00744551"/>
    <w:rsid w:val="0074481A"/>
    <w:rsid w:val="00744AC9"/>
    <w:rsid w:val="00744C47"/>
    <w:rsid w:val="00744DB1"/>
    <w:rsid w:val="007450C1"/>
    <w:rsid w:val="00745186"/>
    <w:rsid w:val="00745246"/>
    <w:rsid w:val="00745504"/>
    <w:rsid w:val="007459B9"/>
    <w:rsid w:val="00745D1D"/>
    <w:rsid w:val="00745EEC"/>
    <w:rsid w:val="00745FAA"/>
    <w:rsid w:val="00745FFF"/>
    <w:rsid w:val="007460EE"/>
    <w:rsid w:val="0074637B"/>
    <w:rsid w:val="007467EB"/>
    <w:rsid w:val="00746D55"/>
    <w:rsid w:val="00746E73"/>
    <w:rsid w:val="00746F57"/>
    <w:rsid w:val="00746F7E"/>
    <w:rsid w:val="0074722B"/>
    <w:rsid w:val="0074725F"/>
    <w:rsid w:val="007473DE"/>
    <w:rsid w:val="0074742C"/>
    <w:rsid w:val="00747600"/>
    <w:rsid w:val="0074797A"/>
    <w:rsid w:val="00747A60"/>
    <w:rsid w:val="00747A7D"/>
    <w:rsid w:val="00747D71"/>
    <w:rsid w:val="00747EDF"/>
    <w:rsid w:val="00750B9A"/>
    <w:rsid w:val="00750C23"/>
    <w:rsid w:val="00750F32"/>
    <w:rsid w:val="00750FB7"/>
    <w:rsid w:val="007511A7"/>
    <w:rsid w:val="00751719"/>
    <w:rsid w:val="007518C9"/>
    <w:rsid w:val="00751A31"/>
    <w:rsid w:val="00751B3B"/>
    <w:rsid w:val="00751CC4"/>
    <w:rsid w:val="00751D11"/>
    <w:rsid w:val="00751F5F"/>
    <w:rsid w:val="0075267E"/>
    <w:rsid w:val="00752E39"/>
    <w:rsid w:val="00752EA8"/>
    <w:rsid w:val="00753437"/>
    <w:rsid w:val="00753677"/>
    <w:rsid w:val="00753E79"/>
    <w:rsid w:val="00754167"/>
    <w:rsid w:val="0075470E"/>
    <w:rsid w:val="007548D5"/>
    <w:rsid w:val="007549CE"/>
    <w:rsid w:val="00754B87"/>
    <w:rsid w:val="00754D48"/>
    <w:rsid w:val="00754ECC"/>
    <w:rsid w:val="00755779"/>
    <w:rsid w:val="00755ACF"/>
    <w:rsid w:val="00755C3E"/>
    <w:rsid w:val="00755D54"/>
    <w:rsid w:val="00755D68"/>
    <w:rsid w:val="00756150"/>
    <w:rsid w:val="00756917"/>
    <w:rsid w:val="00756B08"/>
    <w:rsid w:val="007572DF"/>
    <w:rsid w:val="00757524"/>
    <w:rsid w:val="007576D0"/>
    <w:rsid w:val="00757B0E"/>
    <w:rsid w:val="00757BB8"/>
    <w:rsid w:val="00757E1B"/>
    <w:rsid w:val="00757E39"/>
    <w:rsid w:val="007603BD"/>
    <w:rsid w:val="007603DC"/>
    <w:rsid w:val="0076047B"/>
    <w:rsid w:val="0076057B"/>
    <w:rsid w:val="007606C0"/>
    <w:rsid w:val="0076070F"/>
    <w:rsid w:val="00760768"/>
    <w:rsid w:val="007607C8"/>
    <w:rsid w:val="007607C9"/>
    <w:rsid w:val="00760A98"/>
    <w:rsid w:val="00760D49"/>
    <w:rsid w:val="00761156"/>
    <w:rsid w:val="00761470"/>
    <w:rsid w:val="00761AB6"/>
    <w:rsid w:val="00761E65"/>
    <w:rsid w:val="00762203"/>
    <w:rsid w:val="007624F8"/>
    <w:rsid w:val="00762616"/>
    <w:rsid w:val="00762894"/>
    <w:rsid w:val="00762C78"/>
    <w:rsid w:val="00762F02"/>
    <w:rsid w:val="00762F66"/>
    <w:rsid w:val="00763015"/>
    <w:rsid w:val="0076315B"/>
    <w:rsid w:val="007636D6"/>
    <w:rsid w:val="00763737"/>
    <w:rsid w:val="00763B6B"/>
    <w:rsid w:val="00763B73"/>
    <w:rsid w:val="007640D0"/>
    <w:rsid w:val="007641BC"/>
    <w:rsid w:val="00764741"/>
    <w:rsid w:val="0076475D"/>
    <w:rsid w:val="007648B4"/>
    <w:rsid w:val="00764CCD"/>
    <w:rsid w:val="00764DE4"/>
    <w:rsid w:val="00765205"/>
    <w:rsid w:val="007655E7"/>
    <w:rsid w:val="00765691"/>
    <w:rsid w:val="00765A26"/>
    <w:rsid w:val="00765E25"/>
    <w:rsid w:val="0076630A"/>
    <w:rsid w:val="0076633A"/>
    <w:rsid w:val="007663AE"/>
    <w:rsid w:val="0076646F"/>
    <w:rsid w:val="007665D5"/>
    <w:rsid w:val="00766613"/>
    <w:rsid w:val="00766656"/>
    <w:rsid w:val="00766DE1"/>
    <w:rsid w:val="00766E9D"/>
    <w:rsid w:val="00766EF5"/>
    <w:rsid w:val="007672A7"/>
    <w:rsid w:val="00767313"/>
    <w:rsid w:val="007677A0"/>
    <w:rsid w:val="007677AB"/>
    <w:rsid w:val="00767896"/>
    <w:rsid w:val="00767A6D"/>
    <w:rsid w:val="00767FFC"/>
    <w:rsid w:val="00770C3C"/>
    <w:rsid w:val="00770E8E"/>
    <w:rsid w:val="007717BB"/>
    <w:rsid w:val="00771858"/>
    <w:rsid w:val="00771B7F"/>
    <w:rsid w:val="00771F3E"/>
    <w:rsid w:val="007722DE"/>
    <w:rsid w:val="00772302"/>
    <w:rsid w:val="007727C7"/>
    <w:rsid w:val="00772E0E"/>
    <w:rsid w:val="007732C1"/>
    <w:rsid w:val="00773812"/>
    <w:rsid w:val="00773AD6"/>
    <w:rsid w:val="00773B94"/>
    <w:rsid w:val="00774376"/>
    <w:rsid w:val="007744CC"/>
    <w:rsid w:val="00774597"/>
    <w:rsid w:val="00774744"/>
    <w:rsid w:val="00774DD7"/>
    <w:rsid w:val="00774EFF"/>
    <w:rsid w:val="00774F35"/>
    <w:rsid w:val="00774F98"/>
    <w:rsid w:val="0077508D"/>
    <w:rsid w:val="007752A3"/>
    <w:rsid w:val="007754CD"/>
    <w:rsid w:val="0077563D"/>
    <w:rsid w:val="0077595A"/>
    <w:rsid w:val="0077597B"/>
    <w:rsid w:val="00775FF4"/>
    <w:rsid w:val="007762E4"/>
    <w:rsid w:val="00776464"/>
    <w:rsid w:val="00780091"/>
    <w:rsid w:val="00780634"/>
    <w:rsid w:val="007806B7"/>
    <w:rsid w:val="0078074F"/>
    <w:rsid w:val="00780D00"/>
    <w:rsid w:val="00780D2D"/>
    <w:rsid w:val="00780EFF"/>
    <w:rsid w:val="00780FC0"/>
    <w:rsid w:val="0078169A"/>
    <w:rsid w:val="007819B9"/>
    <w:rsid w:val="00781DFC"/>
    <w:rsid w:val="00782184"/>
    <w:rsid w:val="00782293"/>
    <w:rsid w:val="00782309"/>
    <w:rsid w:val="00782612"/>
    <w:rsid w:val="00782CCF"/>
    <w:rsid w:val="00782E4A"/>
    <w:rsid w:val="00783393"/>
    <w:rsid w:val="007836A4"/>
    <w:rsid w:val="007836FF"/>
    <w:rsid w:val="007839DB"/>
    <w:rsid w:val="00783A1E"/>
    <w:rsid w:val="00783E7B"/>
    <w:rsid w:val="00783F58"/>
    <w:rsid w:val="00784269"/>
    <w:rsid w:val="00784704"/>
    <w:rsid w:val="007849D4"/>
    <w:rsid w:val="00784C29"/>
    <w:rsid w:val="00784D2F"/>
    <w:rsid w:val="00784FEF"/>
    <w:rsid w:val="00785287"/>
    <w:rsid w:val="00785303"/>
    <w:rsid w:val="0078531C"/>
    <w:rsid w:val="007855D3"/>
    <w:rsid w:val="0078589F"/>
    <w:rsid w:val="00785C84"/>
    <w:rsid w:val="00786692"/>
    <w:rsid w:val="007869C8"/>
    <w:rsid w:val="00786B89"/>
    <w:rsid w:val="00786CB2"/>
    <w:rsid w:val="00786FF8"/>
    <w:rsid w:val="0078750B"/>
    <w:rsid w:val="00787689"/>
    <w:rsid w:val="00787A87"/>
    <w:rsid w:val="00787C18"/>
    <w:rsid w:val="00787CA3"/>
    <w:rsid w:val="00787F11"/>
    <w:rsid w:val="00790991"/>
    <w:rsid w:val="00790C4B"/>
    <w:rsid w:val="00790D34"/>
    <w:rsid w:val="0079127F"/>
    <w:rsid w:val="00791341"/>
    <w:rsid w:val="00791451"/>
    <w:rsid w:val="00791CC9"/>
    <w:rsid w:val="00791F60"/>
    <w:rsid w:val="0079207A"/>
    <w:rsid w:val="0079267B"/>
    <w:rsid w:val="00792B50"/>
    <w:rsid w:val="00792DB5"/>
    <w:rsid w:val="00793089"/>
    <w:rsid w:val="0079316F"/>
    <w:rsid w:val="007933D3"/>
    <w:rsid w:val="007934E9"/>
    <w:rsid w:val="00793BC9"/>
    <w:rsid w:val="00793E9D"/>
    <w:rsid w:val="00793EF4"/>
    <w:rsid w:val="00794059"/>
    <w:rsid w:val="007940A0"/>
    <w:rsid w:val="00794226"/>
    <w:rsid w:val="007944B8"/>
    <w:rsid w:val="007944C1"/>
    <w:rsid w:val="0079464F"/>
    <w:rsid w:val="00794726"/>
    <w:rsid w:val="00794A5D"/>
    <w:rsid w:val="00794B20"/>
    <w:rsid w:val="00794C7F"/>
    <w:rsid w:val="00794D57"/>
    <w:rsid w:val="00794E84"/>
    <w:rsid w:val="0079516E"/>
    <w:rsid w:val="007952EE"/>
    <w:rsid w:val="00795753"/>
    <w:rsid w:val="0079599F"/>
    <w:rsid w:val="00795FBE"/>
    <w:rsid w:val="00796E5D"/>
    <w:rsid w:val="00796E7F"/>
    <w:rsid w:val="00796F90"/>
    <w:rsid w:val="00797095"/>
    <w:rsid w:val="00797519"/>
    <w:rsid w:val="007975FA"/>
    <w:rsid w:val="00797BF5"/>
    <w:rsid w:val="00797FAA"/>
    <w:rsid w:val="007A0015"/>
    <w:rsid w:val="007A0B04"/>
    <w:rsid w:val="007A0BE3"/>
    <w:rsid w:val="007A0F00"/>
    <w:rsid w:val="007A0F02"/>
    <w:rsid w:val="007A1170"/>
    <w:rsid w:val="007A148F"/>
    <w:rsid w:val="007A17EC"/>
    <w:rsid w:val="007A194C"/>
    <w:rsid w:val="007A1CC6"/>
    <w:rsid w:val="007A1CD1"/>
    <w:rsid w:val="007A1E0F"/>
    <w:rsid w:val="007A1EDE"/>
    <w:rsid w:val="007A2198"/>
    <w:rsid w:val="007A243C"/>
    <w:rsid w:val="007A24EB"/>
    <w:rsid w:val="007A2C32"/>
    <w:rsid w:val="007A2CDD"/>
    <w:rsid w:val="007A3654"/>
    <w:rsid w:val="007A438C"/>
    <w:rsid w:val="007A522A"/>
    <w:rsid w:val="007A5669"/>
    <w:rsid w:val="007A59CA"/>
    <w:rsid w:val="007A5B02"/>
    <w:rsid w:val="007A5C38"/>
    <w:rsid w:val="007A5FDD"/>
    <w:rsid w:val="007A6225"/>
    <w:rsid w:val="007A62CB"/>
    <w:rsid w:val="007A67EE"/>
    <w:rsid w:val="007A6997"/>
    <w:rsid w:val="007A6CBC"/>
    <w:rsid w:val="007A6D09"/>
    <w:rsid w:val="007A6DBD"/>
    <w:rsid w:val="007A6DC1"/>
    <w:rsid w:val="007A6E6C"/>
    <w:rsid w:val="007A718B"/>
    <w:rsid w:val="007A728B"/>
    <w:rsid w:val="007A7665"/>
    <w:rsid w:val="007A7673"/>
    <w:rsid w:val="007A7DA8"/>
    <w:rsid w:val="007A7EB5"/>
    <w:rsid w:val="007A7FB7"/>
    <w:rsid w:val="007B01DC"/>
    <w:rsid w:val="007B03C0"/>
    <w:rsid w:val="007B0505"/>
    <w:rsid w:val="007B0823"/>
    <w:rsid w:val="007B09BE"/>
    <w:rsid w:val="007B0CF0"/>
    <w:rsid w:val="007B0D91"/>
    <w:rsid w:val="007B113C"/>
    <w:rsid w:val="007B1265"/>
    <w:rsid w:val="007B170F"/>
    <w:rsid w:val="007B1742"/>
    <w:rsid w:val="007B17A7"/>
    <w:rsid w:val="007B1DFA"/>
    <w:rsid w:val="007B1E76"/>
    <w:rsid w:val="007B1F82"/>
    <w:rsid w:val="007B1F90"/>
    <w:rsid w:val="007B1FFF"/>
    <w:rsid w:val="007B20BA"/>
    <w:rsid w:val="007B23A6"/>
    <w:rsid w:val="007B278B"/>
    <w:rsid w:val="007B2C53"/>
    <w:rsid w:val="007B2D32"/>
    <w:rsid w:val="007B3448"/>
    <w:rsid w:val="007B3613"/>
    <w:rsid w:val="007B383B"/>
    <w:rsid w:val="007B3A54"/>
    <w:rsid w:val="007B3D79"/>
    <w:rsid w:val="007B3FC6"/>
    <w:rsid w:val="007B415A"/>
    <w:rsid w:val="007B4168"/>
    <w:rsid w:val="007B42DC"/>
    <w:rsid w:val="007B4411"/>
    <w:rsid w:val="007B4952"/>
    <w:rsid w:val="007B4985"/>
    <w:rsid w:val="007B499E"/>
    <w:rsid w:val="007B4BE8"/>
    <w:rsid w:val="007B515C"/>
    <w:rsid w:val="007B54CC"/>
    <w:rsid w:val="007B54D0"/>
    <w:rsid w:val="007B56EB"/>
    <w:rsid w:val="007B56F8"/>
    <w:rsid w:val="007B57FF"/>
    <w:rsid w:val="007B583B"/>
    <w:rsid w:val="007B5AA7"/>
    <w:rsid w:val="007B5E8A"/>
    <w:rsid w:val="007B60FB"/>
    <w:rsid w:val="007B65D3"/>
    <w:rsid w:val="007B6750"/>
    <w:rsid w:val="007B688C"/>
    <w:rsid w:val="007B6B42"/>
    <w:rsid w:val="007B7448"/>
    <w:rsid w:val="007B7804"/>
    <w:rsid w:val="007B79FC"/>
    <w:rsid w:val="007B7A30"/>
    <w:rsid w:val="007B7CF3"/>
    <w:rsid w:val="007B7EB1"/>
    <w:rsid w:val="007C0008"/>
    <w:rsid w:val="007C00C9"/>
    <w:rsid w:val="007C041B"/>
    <w:rsid w:val="007C04DF"/>
    <w:rsid w:val="007C0679"/>
    <w:rsid w:val="007C09F6"/>
    <w:rsid w:val="007C0B57"/>
    <w:rsid w:val="007C0C82"/>
    <w:rsid w:val="007C0E88"/>
    <w:rsid w:val="007C1089"/>
    <w:rsid w:val="007C11D2"/>
    <w:rsid w:val="007C123A"/>
    <w:rsid w:val="007C12C7"/>
    <w:rsid w:val="007C1425"/>
    <w:rsid w:val="007C1624"/>
    <w:rsid w:val="007C1B3C"/>
    <w:rsid w:val="007C1B76"/>
    <w:rsid w:val="007C1B7A"/>
    <w:rsid w:val="007C1DA9"/>
    <w:rsid w:val="007C21CA"/>
    <w:rsid w:val="007C278E"/>
    <w:rsid w:val="007C2A89"/>
    <w:rsid w:val="007C2DAD"/>
    <w:rsid w:val="007C2DEA"/>
    <w:rsid w:val="007C325E"/>
    <w:rsid w:val="007C496C"/>
    <w:rsid w:val="007C4CD9"/>
    <w:rsid w:val="007C4E49"/>
    <w:rsid w:val="007C5089"/>
    <w:rsid w:val="007C510E"/>
    <w:rsid w:val="007C51AB"/>
    <w:rsid w:val="007C5396"/>
    <w:rsid w:val="007C5401"/>
    <w:rsid w:val="007C56DA"/>
    <w:rsid w:val="007C5A76"/>
    <w:rsid w:val="007C5BB1"/>
    <w:rsid w:val="007C5E74"/>
    <w:rsid w:val="007C69D2"/>
    <w:rsid w:val="007C6A40"/>
    <w:rsid w:val="007C6CCB"/>
    <w:rsid w:val="007C6ECD"/>
    <w:rsid w:val="007C76E1"/>
    <w:rsid w:val="007C7CA1"/>
    <w:rsid w:val="007C7E36"/>
    <w:rsid w:val="007D0023"/>
    <w:rsid w:val="007D02B8"/>
    <w:rsid w:val="007D0476"/>
    <w:rsid w:val="007D073F"/>
    <w:rsid w:val="007D0A9C"/>
    <w:rsid w:val="007D0D70"/>
    <w:rsid w:val="007D0F81"/>
    <w:rsid w:val="007D0FA9"/>
    <w:rsid w:val="007D136F"/>
    <w:rsid w:val="007D151C"/>
    <w:rsid w:val="007D1E24"/>
    <w:rsid w:val="007D1FEF"/>
    <w:rsid w:val="007D20B2"/>
    <w:rsid w:val="007D214E"/>
    <w:rsid w:val="007D25AC"/>
    <w:rsid w:val="007D2A9A"/>
    <w:rsid w:val="007D2C8B"/>
    <w:rsid w:val="007D326C"/>
    <w:rsid w:val="007D34E8"/>
    <w:rsid w:val="007D37EA"/>
    <w:rsid w:val="007D3874"/>
    <w:rsid w:val="007D389D"/>
    <w:rsid w:val="007D3CF7"/>
    <w:rsid w:val="007D42B5"/>
    <w:rsid w:val="007D4C06"/>
    <w:rsid w:val="007D4F62"/>
    <w:rsid w:val="007D4FA8"/>
    <w:rsid w:val="007D5185"/>
    <w:rsid w:val="007D51A9"/>
    <w:rsid w:val="007D51FE"/>
    <w:rsid w:val="007D525D"/>
    <w:rsid w:val="007D56F1"/>
    <w:rsid w:val="007D5925"/>
    <w:rsid w:val="007D60BA"/>
    <w:rsid w:val="007D6222"/>
    <w:rsid w:val="007D6243"/>
    <w:rsid w:val="007D6D4D"/>
    <w:rsid w:val="007D6FBF"/>
    <w:rsid w:val="007D7939"/>
    <w:rsid w:val="007E06A5"/>
    <w:rsid w:val="007E08EF"/>
    <w:rsid w:val="007E0EB9"/>
    <w:rsid w:val="007E0F8D"/>
    <w:rsid w:val="007E101F"/>
    <w:rsid w:val="007E147D"/>
    <w:rsid w:val="007E1569"/>
    <w:rsid w:val="007E1925"/>
    <w:rsid w:val="007E1A8E"/>
    <w:rsid w:val="007E1BA7"/>
    <w:rsid w:val="007E1CAB"/>
    <w:rsid w:val="007E1D6A"/>
    <w:rsid w:val="007E1E50"/>
    <w:rsid w:val="007E20A8"/>
    <w:rsid w:val="007E23D7"/>
    <w:rsid w:val="007E2A29"/>
    <w:rsid w:val="007E2CE4"/>
    <w:rsid w:val="007E2F0B"/>
    <w:rsid w:val="007E3143"/>
    <w:rsid w:val="007E36EE"/>
    <w:rsid w:val="007E392E"/>
    <w:rsid w:val="007E3BA1"/>
    <w:rsid w:val="007E3F0F"/>
    <w:rsid w:val="007E3FFF"/>
    <w:rsid w:val="007E427F"/>
    <w:rsid w:val="007E47F0"/>
    <w:rsid w:val="007E49A6"/>
    <w:rsid w:val="007E4D0A"/>
    <w:rsid w:val="007E5567"/>
    <w:rsid w:val="007E563F"/>
    <w:rsid w:val="007E57C7"/>
    <w:rsid w:val="007E5956"/>
    <w:rsid w:val="007E5AE8"/>
    <w:rsid w:val="007E652A"/>
    <w:rsid w:val="007E676E"/>
    <w:rsid w:val="007E6CD8"/>
    <w:rsid w:val="007E6F8F"/>
    <w:rsid w:val="007E7BF5"/>
    <w:rsid w:val="007F0464"/>
    <w:rsid w:val="007F06CF"/>
    <w:rsid w:val="007F0785"/>
    <w:rsid w:val="007F0B8F"/>
    <w:rsid w:val="007F0C28"/>
    <w:rsid w:val="007F0D21"/>
    <w:rsid w:val="007F0DF4"/>
    <w:rsid w:val="007F0FCD"/>
    <w:rsid w:val="007F132C"/>
    <w:rsid w:val="007F1405"/>
    <w:rsid w:val="007F1443"/>
    <w:rsid w:val="007F1ABC"/>
    <w:rsid w:val="007F1B6C"/>
    <w:rsid w:val="007F1BF1"/>
    <w:rsid w:val="007F1E59"/>
    <w:rsid w:val="007F2C10"/>
    <w:rsid w:val="007F2E8C"/>
    <w:rsid w:val="007F2F5D"/>
    <w:rsid w:val="007F30F7"/>
    <w:rsid w:val="007F3215"/>
    <w:rsid w:val="007F354D"/>
    <w:rsid w:val="007F3749"/>
    <w:rsid w:val="007F3A21"/>
    <w:rsid w:val="007F3C80"/>
    <w:rsid w:val="007F3CEE"/>
    <w:rsid w:val="007F3DEE"/>
    <w:rsid w:val="007F4762"/>
    <w:rsid w:val="007F4C2E"/>
    <w:rsid w:val="007F4ED6"/>
    <w:rsid w:val="007F4FCE"/>
    <w:rsid w:val="007F5383"/>
    <w:rsid w:val="007F5437"/>
    <w:rsid w:val="007F595D"/>
    <w:rsid w:val="007F59D4"/>
    <w:rsid w:val="007F600F"/>
    <w:rsid w:val="007F6213"/>
    <w:rsid w:val="007F637E"/>
    <w:rsid w:val="007F63D1"/>
    <w:rsid w:val="007F65D5"/>
    <w:rsid w:val="007F6B76"/>
    <w:rsid w:val="007F6BA7"/>
    <w:rsid w:val="007F6CC9"/>
    <w:rsid w:val="007F72A6"/>
    <w:rsid w:val="007F72BB"/>
    <w:rsid w:val="007F74B8"/>
    <w:rsid w:val="007F7BCB"/>
    <w:rsid w:val="007F7DD6"/>
    <w:rsid w:val="007F7DDC"/>
    <w:rsid w:val="00800481"/>
    <w:rsid w:val="008006BC"/>
    <w:rsid w:val="008007A1"/>
    <w:rsid w:val="008008D8"/>
    <w:rsid w:val="00800A04"/>
    <w:rsid w:val="00801318"/>
    <w:rsid w:val="00801432"/>
    <w:rsid w:val="00801CA4"/>
    <w:rsid w:val="0080224C"/>
    <w:rsid w:val="008022E0"/>
    <w:rsid w:val="00802376"/>
    <w:rsid w:val="0080249A"/>
    <w:rsid w:val="0080286B"/>
    <w:rsid w:val="00802ACB"/>
    <w:rsid w:val="00802E13"/>
    <w:rsid w:val="00802E81"/>
    <w:rsid w:val="00802FFC"/>
    <w:rsid w:val="00803125"/>
    <w:rsid w:val="0080357E"/>
    <w:rsid w:val="008037B0"/>
    <w:rsid w:val="00803B01"/>
    <w:rsid w:val="00803D12"/>
    <w:rsid w:val="00804346"/>
    <w:rsid w:val="00804569"/>
    <w:rsid w:val="00804678"/>
    <w:rsid w:val="00804721"/>
    <w:rsid w:val="00804F36"/>
    <w:rsid w:val="00805370"/>
    <w:rsid w:val="008058B2"/>
    <w:rsid w:val="0080598A"/>
    <w:rsid w:val="00805CCE"/>
    <w:rsid w:val="00805E7F"/>
    <w:rsid w:val="00805EB6"/>
    <w:rsid w:val="008060F1"/>
    <w:rsid w:val="00806349"/>
    <w:rsid w:val="008063C3"/>
    <w:rsid w:val="0080670F"/>
    <w:rsid w:val="00806CC7"/>
    <w:rsid w:val="00806D8A"/>
    <w:rsid w:val="0080705A"/>
    <w:rsid w:val="0080706D"/>
    <w:rsid w:val="008072F3"/>
    <w:rsid w:val="00807463"/>
    <w:rsid w:val="008077CF"/>
    <w:rsid w:val="00807832"/>
    <w:rsid w:val="00807A7C"/>
    <w:rsid w:val="00807E86"/>
    <w:rsid w:val="00810098"/>
    <w:rsid w:val="00810354"/>
    <w:rsid w:val="00810495"/>
    <w:rsid w:val="00810FD3"/>
    <w:rsid w:val="0081112D"/>
    <w:rsid w:val="00811A3C"/>
    <w:rsid w:val="00811C0B"/>
    <w:rsid w:val="00811F13"/>
    <w:rsid w:val="00812553"/>
    <w:rsid w:val="008125AA"/>
    <w:rsid w:val="00812A49"/>
    <w:rsid w:val="00812F82"/>
    <w:rsid w:val="008130D7"/>
    <w:rsid w:val="0081325E"/>
    <w:rsid w:val="0081378B"/>
    <w:rsid w:val="00814093"/>
    <w:rsid w:val="00814137"/>
    <w:rsid w:val="0081451C"/>
    <w:rsid w:val="00814570"/>
    <w:rsid w:val="00814671"/>
    <w:rsid w:val="00814787"/>
    <w:rsid w:val="00814F4A"/>
    <w:rsid w:val="00815251"/>
    <w:rsid w:val="00815286"/>
    <w:rsid w:val="008152CA"/>
    <w:rsid w:val="0081537B"/>
    <w:rsid w:val="0081559B"/>
    <w:rsid w:val="00815B83"/>
    <w:rsid w:val="00815C01"/>
    <w:rsid w:val="008168C1"/>
    <w:rsid w:val="008168E7"/>
    <w:rsid w:val="00816A47"/>
    <w:rsid w:val="00817464"/>
    <w:rsid w:val="008178F2"/>
    <w:rsid w:val="00817971"/>
    <w:rsid w:val="00817B7A"/>
    <w:rsid w:val="00817C78"/>
    <w:rsid w:val="00817DC3"/>
    <w:rsid w:val="00817F35"/>
    <w:rsid w:val="00820056"/>
    <w:rsid w:val="00820210"/>
    <w:rsid w:val="008202EF"/>
    <w:rsid w:val="00820403"/>
    <w:rsid w:val="00820947"/>
    <w:rsid w:val="00820BF2"/>
    <w:rsid w:val="0082140D"/>
    <w:rsid w:val="008215FD"/>
    <w:rsid w:val="0082175A"/>
    <w:rsid w:val="008218B6"/>
    <w:rsid w:val="0082190E"/>
    <w:rsid w:val="00821A9B"/>
    <w:rsid w:val="00821ECF"/>
    <w:rsid w:val="00821FA6"/>
    <w:rsid w:val="0082202C"/>
    <w:rsid w:val="00822102"/>
    <w:rsid w:val="008223A4"/>
    <w:rsid w:val="008223E6"/>
    <w:rsid w:val="008224E3"/>
    <w:rsid w:val="00822B3B"/>
    <w:rsid w:val="00822D6A"/>
    <w:rsid w:val="00822E8C"/>
    <w:rsid w:val="00822F2C"/>
    <w:rsid w:val="00822F69"/>
    <w:rsid w:val="00822FD7"/>
    <w:rsid w:val="0082302C"/>
    <w:rsid w:val="008230C5"/>
    <w:rsid w:val="008231A6"/>
    <w:rsid w:val="00823739"/>
    <w:rsid w:val="008239DC"/>
    <w:rsid w:val="00823BCF"/>
    <w:rsid w:val="00824608"/>
    <w:rsid w:val="00824901"/>
    <w:rsid w:val="00824AF9"/>
    <w:rsid w:val="00824B54"/>
    <w:rsid w:val="00824C50"/>
    <w:rsid w:val="00825162"/>
    <w:rsid w:val="0082556A"/>
    <w:rsid w:val="0082558D"/>
    <w:rsid w:val="00825927"/>
    <w:rsid w:val="0082596C"/>
    <w:rsid w:val="00825A39"/>
    <w:rsid w:val="00825A93"/>
    <w:rsid w:val="0082727A"/>
    <w:rsid w:val="008273DD"/>
    <w:rsid w:val="00827890"/>
    <w:rsid w:val="00827BD3"/>
    <w:rsid w:val="00827E5A"/>
    <w:rsid w:val="00827F46"/>
    <w:rsid w:val="00827FCE"/>
    <w:rsid w:val="00830158"/>
    <w:rsid w:val="00830465"/>
    <w:rsid w:val="00830980"/>
    <w:rsid w:val="00830982"/>
    <w:rsid w:val="00830A91"/>
    <w:rsid w:val="00830EC1"/>
    <w:rsid w:val="00830FDD"/>
    <w:rsid w:val="0083149A"/>
    <w:rsid w:val="00832695"/>
    <w:rsid w:val="008326C7"/>
    <w:rsid w:val="008326EA"/>
    <w:rsid w:val="00832785"/>
    <w:rsid w:val="0083291D"/>
    <w:rsid w:val="00832948"/>
    <w:rsid w:val="00832C60"/>
    <w:rsid w:val="00832F00"/>
    <w:rsid w:val="00832F3C"/>
    <w:rsid w:val="00833243"/>
    <w:rsid w:val="00833568"/>
    <w:rsid w:val="00834644"/>
    <w:rsid w:val="008347E5"/>
    <w:rsid w:val="0083492B"/>
    <w:rsid w:val="00834DAC"/>
    <w:rsid w:val="0083536C"/>
    <w:rsid w:val="00835396"/>
    <w:rsid w:val="0083565C"/>
    <w:rsid w:val="0083570E"/>
    <w:rsid w:val="00835922"/>
    <w:rsid w:val="00835E10"/>
    <w:rsid w:val="00835E25"/>
    <w:rsid w:val="00836434"/>
    <w:rsid w:val="0083692C"/>
    <w:rsid w:val="00836C9E"/>
    <w:rsid w:val="00837031"/>
    <w:rsid w:val="00837425"/>
    <w:rsid w:val="00837E63"/>
    <w:rsid w:val="0084028A"/>
    <w:rsid w:val="008405F6"/>
    <w:rsid w:val="00840636"/>
    <w:rsid w:val="00840664"/>
    <w:rsid w:val="008409F6"/>
    <w:rsid w:val="00840CCB"/>
    <w:rsid w:val="00840EB2"/>
    <w:rsid w:val="00841377"/>
    <w:rsid w:val="008413E8"/>
    <w:rsid w:val="008415D3"/>
    <w:rsid w:val="008418E4"/>
    <w:rsid w:val="0084194C"/>
    <w:rsid w:val="00841F24"/>
    <w:rsid w:val="00841FCA"/>
    <w:rsid w:val="00842608"/>
    <w:rsid w:val="00842883"/>
    <w:rsid w:val="00842C0B"/>
    <w:rsid w:val="00842C8C"/>
    <w:rsid w:val="00842D2C"/>
    <w:rsid w:val="00843178"/>
    <w:rsid w:val="008435EC"/>
    <w:rsid w:val="0084388D"/>
    <w:rsid w:val="00843A6D"/>
    <w:rsid w:val="00843B86"/>
    <w:rsid w:val="00844117"/>
    <w:rsid w:val="00844575"/>
    <w:rsid w:val="00844604"/>
    <w:rsid w:val="00844D41"/>
    <w:rsid w:val="00844D90"/>
    <w:rsid w:val="00845016"/>
    <w:rsid w:val="008452F8"/>
    <w:rsid w:val="008457F6"/>
    <w:rsid w:val="00845EC2"/>
    <w:rsid w:val="00845FB8"/>
    <w:rsid w:val="00846052"/>
    <w:rsid w:val="00846381"/>
    <w:rsid w:val="00846476"/>
    <w:rsid w:val="00846495"/>
    <w:rsid w:val="0084650E"/>
    <w:rsid w:val="00846678"/>
    <w:rsid w:val="008469D4"/>
    <w:rsid w:val="00846E57"/>
    <w:rsid w:val="00846FFB"/>
    <w:rsid w:val="00847254"/>
    <w:rsid w:val="0084744A"/>
    <w:rsid w:val="0085007A"/>
    <w:rsid w:val="008504CC"/>
    <w:rsid w:val="00850584"/>
    <w:rsid w:val="008506ED"/>
    <w:rsid w:val="00850971"/>
    <w:rsid w:val="00850A77"/>
    <w:rsid w:val="00850AC1"/>
    <w:rsid w:val="00851283"/>
    <w:rsid w:val="008515B4"/>
    <w:rsid w:val="00851BC9"/>
    <w:rsid w:val="00851D06"/>
    <w:rsid w:val="00851DEC"/>
    <w:rsid w:val="00852068"/>
    <w:rsid w:val="00852299"/>
    <w:rsid w:val="00852334"/>
    <w:rsid w:val="00852A59"/>
    <w:rsid w:val="00852B27"/>
    <w:rsid w:val="00852CA5"/>
    <w:rsid w:val="0085373F"/>
    <w:rsid w:val="0085399D"/>
    <w:rsid w:val="00853BA2"/>
    <w:rsid w:val="008545B8"/>
    <w:rsid w:val="008547E6"/>
    <w:rsid w:val="00854A93"/>
    <w:rsid w:val="00854BE9"/>
    <w:rsid w:val="00854FA0"/>
    <w:rsid w:val="0085555F"/>
    <w:rsid w:val="00855901"/>
    <w:rsid w:val="00855ABE"/>
    <w:rsid w:val="00855B3D"/>
    <w:rsid w:val="008562C7"/>
    <w:rsid w:val="00856D6B"/>
    <w:rsid w:val="00856EA3"/>
    <w:rsid w:val="0085704A"/>
    <w:rsid w:val="00857C33"/>
    <w:rsid w:val="00860156"/>
    <w:rsid w:val="008614E5"/>
    <w:rsid w:val="00861824"/>
    <w:rsid w:val="00861834"/>
    <w:rsid w:val="008618B7"/>
    <w:rsid w:val="008619EB"/>
    <w:rsid w:val="00861CAE"/>
    <w:rsid w:val="00861F73"/>
    <w:rsid w:val="00862DB1"/>
    <w:rsid w:val="0086310C"/>
    <w:rsid w:val="00863354"/>
    <w:rsid w:val="0086356C"/>
    <w:rsid w:val="008639DA"/>
    <w:rsid w:val="00863B15"/>
    <w:rsid w:val="00863B87"/>
    <w:rsid w:val="008640A8"/>
    <w:rsid w:val="00864128"/>
    <w:rsid w:val="008642A8"/>
    <w:rsid w:val="00864324"/>
    <w:rsid w:val="00864490"/>
    <w:rsid w:val="00864835"/>
    <w:rsid w:val="00864B23"/>
    <w:rsid w:val="00864E82"/>
    <w:rsid w:val="00865154"/>
    <w:rsid w:val="008651BA"/>
    <w:rsid w:val="008653C0"/>
    <w:rsid w:val="008653D9"/>
    <w:rsid w:val="008654A9"/>
    <w:rsid w:val="00865855"/>
    <w:rsid w:val="00865FDC"/>
    <w:rsid w:val="0086678A"/>
    <w:rsid w:val="0086694A"/>
    <w:rsid w:val="00866B12"/>
    <w:rsid w:val="00866DFE"/>
    <w:rsid w:val="00866FF2"/>
    <w:rsid w:val="00867347"/>
    <w:rsid w:val="008676B9"/>
    <w:rsid w:val="00867D27"/>
    <w:rsid w:val="00867D8A"/>
    <w:rsid w:val="008700B7"/>
    <w:rsid w:val="008700C6"/>
    <w:rsid w:val="008700D9"/>
    <w:rsid w:val="00870207"/>
    <w:rsid w:val="0087080D"/>
    <w:rsid w:val="008709FB"/>
    <w:rsid w:val="00870DAC"/>
    <w:rsid w:val="008710E2"/>
    <w:rsid w:val="0087147E"/>
    <w:rsid w:val="0087153C"/>
    <w:rsid w:val="00871546"/>
    <w:rsid w:val="00871715"/>
    <w:rsid w:val="00871784"/>
    <w:rsid w:val="008718FD"/>
    <w:rsid w:val="00871DD5"/>
    <w:rsid w:val="008729CB"/>
    <w:rsid w:val="00872ABC"/>
    <w:rsid w:val="00872C48"/>
    <w:rsid w:val="00873053"/>
    <w:rsid w:val="008730EB"/>
    <w:rsid w:val="00873471"/>
    <w:rsid w:val="0087382A"/>
    <w:rsid w:val="008739E4"/>
    <w:rsid w:val="008739EB"/>
    <w:rsid w:val="00873DBA"/>
    <w:rsid w:val="008747AE"/>
    <w:rsid w:val="00874A4B"/>
    <w:rsid w:val="00874AD7"/>
    <w:rsid w:val="00874CEF"/>
    <w:rsid w:val="00874FB3"/>
    <w:rsid w:val="0087509A"/>
    <w:rsid w:val="00875366"/>
    <w:rsid w:val="00875831"/>
    <w:rsid w:val="00875EBD"/>
    <w:rsid w:val="00875F80"/>
    <w:rsid w:val="00875FFB"/>
    <w:rsid w:val="00876440"/>
    <w:rsid w:val="00876A46"/>
    <w:rsid w:val="00876B30"/>
    <w:rsid w:val="00876BA3"/>
    <w:rsid w:val="00877D00"/>
    <w:rsid w:val="00877D12"/>
    <w:rsid w:val="00877D4A"/>
    <w:rsid w:val="008800C1"/>
    <w:rsid w:val="008802C3"/>
    <w:rsid w:val="008802E7"/>
    <w:rsid w:val="008803E5"/>
    <w:rsid w:val="008805F0"/>
    <w:rsid w:val="008806AF"/>
    <w:rsid w:val="008808FA"/>
    <w:rsid w:val="00880965"/>
    <w:rsid w:val="00880C69"/>
    <w:rsid w:val="00880DC7"/>
    <w:rsid w:val="00881274"/>
    <w:rsid w:val="0088142B"/>
    <w:rsid w:val="0088165E"/>
    <w:rsid w:val="008817BB"/>
    <w:rsid w:val="008818A8"/>
    <w:rsid w:val="00881D5E"/>
    <w:rsid w:val="00881FF2"/>
    <w:rsid w:val="008821C9"/>
    <w:rsid w:val="0088236C"/>
    <w:rsid w:val="008826C8"/>
    <w:rsid w:val="008827F3"/>
    <w:rsid w:val="0088284A"/>
    <w:rsid w:val="00882AB4"/>
    <w:rsid w:val="008833B9"/>
    <w:rsid w:val="008835FB"/>
    <w:rsid w:val="008836A9"/>
    <w:rsid w:val="00883967"/>
    <w:rsid w:val="00883ADC"/>
    <w:rsid w:val="00883D07"/>
    <w:rsid w:val="00883D49"/>
    <w:rsid w:val="00883D5A"/>
    <w:rsid w:val="00883E05"/>
    <w:rsid w:val="0088458D"/>
    <w:rsid w:val="00884609"/>
    <w:rsid w:val="00884753"/>
    <w:rsid w:val="008849C1"/>
    <w:rsid w:val="00884AF7"/>
    <w:rsid w:val="00884BE0"/>
    <w:rsid w:val="00884C03"/>
    <w:rsid w:val="008850DF"/>
    <w:rsid w:val="008854D7"/>
    <w:rsid w:val="00885635"/>
    <w:rsid w:val="0088576D"/>
    <w:rsid w:val="00885AB2"/>
    <w:rsid w:val="00885FEA"/>
    <w:rsid w:val="0088603E"/>
    <w:rsid w:val="008864B7"/>
    <w:rsid w:val="00886B6C"/>
    <w:rsid w:val="00886B89"/>
    <w:rsid w:val="008871F9"/>
    <w:rsid w:val="00887425"/>
    <w:rsid w:val="00887519"/>
    <w:rsid w:val="00887AD6"/>
    <w:rsid w:val="00887B3D"/>
    <w:rsid w:val="00887B98"/>
    <w:rsid w:val="00887BA0"/>
    <w:rsid w:val="00887D59"/>
    <w:rsid w:val="00887FF8"/>
    <w:rsid w:val="00890066"/>
    <w:rsid w:val="008903EC"/>
    <w:rsid w:val="008907C1"/>
    <w:rsid w:val="008907D6"/>
    <w:rsid w:val="00890936"/>
    <w:rsid w:val="00890DD5"/>
    <w:rsid w:val="00890FDB"/>
    <w:rsid w:val="00891D5C"/>
    <w:rsid w:val="00891DEF"/>
    <w:rsid w:val="008921D9"/>
    <w:rsid w:val="008922DE"/>
    <w:rsid w:val="008923E2"/>
    <w:rsid w:val="00892430"/>
    <w:rsid w:val="00892644"/>
    <w:rsid w:val="00892ABA"/>
    <w:rsid w:val="00892B07"/>
    <w:rsid w:val="00892BD9"/>
    <w:rsid w:val="00892C5B"/>
    <w:rsid w:val="0089318B"/>
    <w:rsid w:val="008932F3"/>
    <w:rsid w:val="00893507"/>
    <w:rsid w:val="00893B1C"/>
    <w:rsid w:val="00893B23"/>
    <w:rsid w:val="00893CCA"/>
    <w:rsid w:val="00893F4D"/>
    <w:rsid w:val="008943B5"/>
    <w:rsid w:val="00894449"/>
    <w:rsid w:val="008944A7"/>
    <w:rsid w:val="0089455C"/>
    <w:rsid w:val="008945AC"/>
    <w:rsid w:val="00894875"/>
    <w:rsid w:val="00895282"/>
    <w:rsid w:val="0089542E"/>
    <w:rsid w:val="0089578B"/>
    <w:rsid w:val="008958BB"/>
    <w:rsid w:val="00895989"/>
    <w:rsid w:val="00895C8F"/>
    <w:rsid w:val="00895D8A"/>
    <w:rsid w:val="00895E4E"/>
    <w:rsid w:val="0089602C"/>
    <w:rsid w:val="00896986"/>
    <w:rsid w:val="00896AF7"/>
    <w:rsid w:val="00896B0E"/>
    <w:rsid w:val="00896E96"/>
    <w:rsid w:val="00897754"/>
    <w:rsid w:val="00897E9C"/>
    <w:rsid w:val="00897FA5"/>
    <w:rsid w:val="008A0013"/>
    <w:rsid w:val="008A01C2"/>
    <w:rsid w:val="008A03A5"/>
    <w:rsid w:val="008A03E5"/>
    <w:rsid w:val="008A06E8"/>
    <w:rsid w:val="008A0701"/>
    <w:rsid w:val="008A0D33"/>
    <w:rsid w:val="008A117F"/>
    <w:rsid w:val="008A11FB"/>
    <w:rsid w:val="008A13AE"/>
    <w:rsid w:val="008A1597"/>
    <w:rsid w:val="008A161C"/>
    <w:rsid w:val="008A1732"/>
    <w:rsid w:val="008A19C4"/>
    <w:rsid w:val="008A1A32"/>
    <w:rsid w:val="008A1C9B"/>
    <w:rsid w:val="008A2427"/>
    <w:rsid w:val="008A267F"/>
    <w:rsid w:val="008A29CC"/>
    <w:rsid w:val="008A2A0F"/>
    <w:rsid w:val="008A319E"/>
    <w:rsid w:val="008A31F2"/>
    <w:rsid w:val="008A3384"/>
    <w:rsid w:val="008A33EC"/>
    <w:rsid w:val="008A3433"/>
    <w:rsid w:val="008A36BA"/>
    <w:rsid w:val="008A3717"/>
    <w:rsid w:val="008A3739"/>
    <w:rsid w:val="008A3C70"/>
    <w:rsid w:val="008A401E"/>
    <w:rsid w:val="008A4092"/>
    <w:rsid w:val="008A441F"/>
    <w:rsid w:val="008A4453"/>
    <w:rsid w:val="008A45A4"/>
    <w:rsid w:val="008A4872"/>
    <w:rsid w:val="008A4887"/>
    <w:rsid w:val="008A49E5"/>
    <w:rsid w:val="008A4A57"/>
    <w:rsid w:val="008A4C52"/>
    <w:rsid w:val="008A4C8D"/>
    <w:rsid w:val="008A4D49"/>
    <w:rsid w:val="008A5573"/>
    <w:rsid w:val="008A584A"/>
    <w:rsid w:val="008A5D13"/>
    <w:rsid w:val="008A5F59"/>
    <w:rsid w:val="008A63C3"/>
    <w:rsid w:val="008A659F"/>
    <w:rsid w:val="008A6677"/>
    <w:rsid w:val="008A68F6"/>
    <w:rsid w:val="008A6BA8"/>
    <w:rsid w:val="008A703D"/>
    <w:rsid w:val="008A78DA"/>
    <w:rsid w:val="008A7A8C"/>
    <w:rsid w:val="008A7B70"/>
    <w:rsid w:val="008A7DF1"/>
    <w:rsid w:val="008A7EF2"/>
    <w:rsid w:val="008A7F72"/>
    <w:rsid w:val="008B00EA"/>
    <w:rsid w:val="008B0182"/>
    <w:rsid w:val="008B0557"/>
    <w:rsid w:val="008B0C5E"/>
    <w:rsid w:val="008B151A"/>
    <w:rsid w:val="008B17A2"/>
    <w:rsid w:val="008B17A9"/>
    <w:rsid w:val="008B1847"/>
    <w:rsid w:val="008B1B02"/>
    <w:rsid w:val="008B1CF8"/>
    <w:rsid w:val="008B22DC"/>
    <w:rsid w:val="008B23E5"/>
    <w:rsid w:val="008B258D"/>
    <w:rsid w:val="008B25F6"/>
    <w:rsid w:val="008B27A9"/>
    <w:rsid w:val="008B3044"/>
    <w:rsid w:val="008B350D"/>
    <w:rsid w:val="008B3579"/>
    <w:rsid w:val="008B3B15"/>
    <w:rsid w:val="008B3B2F"/>
    <w:rsid w:val="008B3CA3"/>
    <w:rsid w:val="008B479F"/>
    <w:rsid w:val="008B48D1"/>
    <w:rsid w:val="008B48EC"/>
    <w:rsid w:val="008B4CDE"/>
    <w:rsid w:val="008B4CF5"/>
    <w:rsid w:val="008B4E56"/>
    <w:rsid w:val="008B4F53"/>
    <w:rsid w:val="008B52BB"/>
    <w:rsid w:val="008B55A0"/>
    <w:rsid w:val="008B55E7"/>
    <w:rsid w:val="008B58C2"/>
    <w:rsid w:val="008B5ED4"/>
    <w:rsid w:val="008B5EDB"/>
    <w:rsid w:val="008B61A0"/>
    <w:rsid w:val="008B6C54"/>
    <w:rsid w:val="008B6C8B"/>
    <w:rsid w:val="008B6CB6"/>
    <w:rsid w:val="008B6CED"/>
    <w:rsid w:val="008B6D5E"/>
    <w:rsid w:val="008B712A"/>
    <w:rsid w:val="008B71A4"/>
    <w:rsid w:val="008B725A"/>
    <w:rsid w:val="008B7684"/>
    <w:rsid w:val="008B79EB"/>
    <w:rsid w:val="008B7A0C"/>
    <w:rsid w:val="008B7CE2"/>
    <w:rsid w:val="008C01CB"/>
    <w:rsid w:val="008C0250"/>
    <w:rsid w:val="008C04A2"/>
    <w:rsid w:val="008C06F9"/>
    <w:rsid w:val="008C07D3"/>
    <w:rsid w:val="008C1142"/>
    <w:rsid w:val="008C1558"/>
    <w:rsid w:val="008C1C98"/>
    <w:rsid w:val="008C1D82"/>
    <w:rsid w:val="008C1FB6"/>
    <w:rsid w:val="008C2794"/>
    <w:rsid w:val="008C2F25"/>
    <w:rsid w:val="008C31B5"/>
    <w:rsid w:val="008C34F6"/>
    <w:rsid w:val="008C396F"/>
    <w:rsid w:val="008C3EA8"/>
    <w:rsid w:val="008C3ED4"/>
    <w:rsid w:val="008C3F0A"/>
    <w:rsid w:val="008C4502"/>
    <w:rsid w:val="008C46BA"/>
    <w:rsid w:val="008C4807"/>
    <w:rsid w:val="008C4992"/>
    <w:rsid w:val="008C4AEA"/>
    <w:rsid w:val="008C4C0C"/>
    <w:rsid w:val="008C5422"/>
    <w:rsid w:val="008C56C1"/>
    <w:rsid w:val="008C5C6D"/>
    <w:rsid w:val="008C61D4"/>
    <w:rsid w:val="008C62BC"/>
    <w:rsid w:val="008C72B4"/>
    <w:rsid w:val="008C74FD"/>
    <w:rsid w:val="008C78F6"/>
    <w:rsid w:val="008D1568"/>
    <w:rsid w:val="008D177B"/>
    <w:rsid w:val="008D1C24"/>
    <w:rsid w:val="008D1CB6"/>
    <w:rsid w:val="008D1DE0"/>
    <w:rsid w:val="008D2262"/>
    <w:rsid w:val="008D24AE"/>
    <w:rsid w:val="008D262C"/>
    <w:rsid w:val="008D2ACD"/>
    <w:rsid w:val="008D2B71"/>
    <w:rsid w:val="008D2BAC"/>
    <w:rsid w:val="008D2FEB"/>
    <w:rsid w:val="008D3086"/>
    <w:rsid w:val="008D3AB2"/>
    <w:rsid w:val="008D3B24"/>
    <w:rsid w:val="008D3DAD"/>
    <w:rsid w:val="008D3E1C"/>
    <w:rsid w:val="008D4876"/>
    <w:rsid w:val="008D4D25"/>
    <w:rsid w:val="008D4D77"/>
    <w:rsid w:val="008D4EB0"/>
    <w:rsid w:val="008D50EB"/>
    <w:rsid w:val="008D5351"/>
    <w:rsid w:val="008D57FF"/>
    <w:rsid w:val="008D59F2"/>
    <w:rsid w:val="008D5AC3"/>
    <w:rsid w:val="008D5B51"/>
    <w:rsid w:val="008D5CA2"/>
    <w:rsid w:val="008D5D8D"/>
    <w:rsid w:val="008D5DB7"/>
    <w:rsid w:val="008D5E32"/>
    <w:rsid w:val="008D5E83"/>
    <w:rsid w:val="008D657D"/>
    <w:rsid w:val="008D66C2"/>
    <w:rsid w:val="008D6795"/>
    <w:rsid w:val="008D6AA6"/>
    <w:rsid w:val="008D6EF6"/>
    <w:rsid w:val="008D7C98"/>
    <w:rsid w:val="008E027E"/>
    <w:rsid w:val="008E0470"/>
    <w:rsid w:val="008E0C86"/>
    <w:rsid w:val="008E0E0F"/>
    <w:rsid w:val="008E0F9F"/>
    <w:rsid w:val="008E15B6"/>
    <w:rsid w:val="008E1914"/>
    <w:rsid w:val="008E226B"/>
    <w:rsid w:val="008E235C"/>
    <w:rsid w:val="008E260A"/>
    <w:rsid w:val="008E2707"/>
    <w:rsid w:val="008E2A09"/>
    <w:rsid w:val="008E33AD"/>
    <w:rsid w:val="008E33D7"/>
    <w:rsid w:val="008E3419"/>
    <w:rsid w:val="008E3E36"/>
    <w:rsid w:val="008E401A"/>
    <w:rsid w:val="008E4B8C"/>
    <w:rsid w:val="008E5590"/>
    <w:rsid w:val="008E568F"/>
    <w:rsid w:val="008E5953"/>
    <w:rsid w:val="008E5AA0"/>
    <w:rsid w:val="008E5BC0"/>
    <w:rsid w:val="008E5C94"/>
    <w:rsid w:val="008E5CF0"/>
    <w:rsid w:val="008E61C1"/>
    <w:rsid w:val="008E6408"/>
    <w:rsid w:val="008E658E"/>
    <w:rsid w:val="008E67D4"/>
    <w:rsid w:val="008E6A4F"/>
    <w:rsid w:val="008E6ED5"/>
    <w:rsid w:val="008E6F4A"/>
    <w:rsid w:val="008E74B8"/>
    <w:rsid w:val="008E7588"/>
    <w:rsid w:val="008E7A5D"/>
    <w:rsid w:val="008E7C04"/>
    <w:rsid w:val="008E7D73"/>
    <w:rsid w:val="008F03B0"/>
    <w:rsid w:val="008F058B"/>
    <w:rsid w:val="008F067A"/>
    <w:rsid w:val="008F0879"/>
    <w:rsid w:val="008F08BC"/>
    <w:rsid w:val="008F0984"/>
    <w:rsid w:val="008F118B"/>
    <w:rsid w:val="008F14E5"/>
    <w:rsid w:val="008F1634"/>
    <w:rsid w:val="008F1642"/>
    <w:rsid w:val="008F1DB2"/>
    <w:rsid w:val="008F2028"/>
    <w:rsid w:val="008F25C8"/>
    <w:rsid w:val="008F2EF2"/>
    <w:rsid w:val="008F2F9B"/>
    <w:rsid w:val="008F32DD"/>
    <w:rsid w:val="008F3385"/>
    <w:rsid w:val="008F3603"/>
    <w:rsid w:val="008F3E45"/>
    <w:rsid w:val="008F4996"/>
    <w:rsid w:val="008F4CA8"/>
    <w:rsid w:val="008F4E15"/>
    <w:rsid w:val="008F4F63"/>
    <w:rsid w:val="008F50A7"/>
    <w:rsid w:val="008F5625"/>
    <w:rsid w:val="008F581E"/>
    <w:rsid w:val="008F5A89"/>
    <w:rsid w:val="008F5D77"/>
    <w:rsid w:val="008F692C"/>
    <w:rsid w:val="008F6AD3"/>
    <w:rsid w:val="008F6CDC"/>
    <w:rsid w:val="008F70D9"/>
    <w:rsid w:val="008F7457"/>
    <w:rsid w:val="008F7539"/>
    <w:rsid w:val="008F7C58"/>
    <w:rsid w:val="00900217"/>
    <w:rsid w:val="00900303"/>
    <w:rsid w:val="009005BE"/>
    <w:rsid w:val="00900BFF"/>
    <w:rsid w:val="00900C60"/>
    <w:rsid w:val="00900F5A"/>
    <w:rsid w:val="009011A3"/>
    <w:rsid w:val="00901472"/>
    <w:rsid w:val="00901C48"/>
    <w:rsid w:val="00902730"/>
    <w:rsid w:val="009028EF"/>
    <w:rsid w:val="00902E9C"/>
    <w:rsid w:val="009030DE"/>
    <w:rsid w:val="009035C2"/>
    <w:rsid w:val="00903A2E"/>
    <w:rsid w:val="00903A53"/>
    <w:rsid w:val="00903CDF"/>
    <w:rsid w:val="00903DFD"/>
    <w:rsid w:val="00903EFC"/>
    <w:rsid w:val="00904492"/>
    <w:rsid w:val="009044F8"/>
    <w:rsid w:val="00904ABC"/>
    <w:rsid w:val="00904B11"/>
    <w:rsid w:val="00904C9D"/>
    <w:rsid w:val="00904CC0"/>
    <w:rsid w:val="00904FDD"/>
    <w:rsid w:val="0090511C"/>
    <w:rsid w:val="0090530C"/>
    <w:rsid w:val="0090537E"/>
    <w:rsid w:val="00905505"/>
    <w:rsid w:val="009059D8"/>
    <w:rsid w:val="009063E9"/>
    <w:rsid w:val="0090692C"/>
    <w:rsid w:val="00906D8F"/>
    <w:rsid w:val="00906E58"/>
    <w:rsid w:val="00906F0D"/>
    <w:rsid w:val="0090780D"/>
    <w:rsid w:val="00907BA4"/>
    <w:rsid w:val="009103D6"/>
    <w:rsid w:val="00910436"/>
    <w:rsid w:val="00910629"/>
    <w:rsid w:val="00910C64"/>
    <w:rsid w:val="00910C94"/>
    <w:rsid w:val="00910CEF"/>
    <w:rsid w:val="00910CF8"/>
    <w:rsid w:val="00910F7F"/>
    <w:rsid w:val="00911156"/>
    <w:rsid w:val="00911741"/>
    <w:rsid w:val="009117F0"/>
    <w:rsid w:val="0091190B"/>
    <w:rsid w:val="00911C01"/>
    <w:rsid w:val="00911C5D"/>
    <w:rsid w:val="0091220A"/>
    <w:rsid w:val="009125A4"/>
    <w:rsid w:val="00912A19"/>
    <w:rsid w:val="00913167"/>
    <w:rsid w:val="0091335A"/>
    <w:rsid w:val="0091347B"/>
    <w:rsid w:val="00913765"/>
    <w:rsid w:val="009137A0"/>
    <w:rsid w:val="00913C97"/>
    <w:rsid w:val="00913DCB"/>
    <w:rsid w:val="0091411F"/>
    <w:rsid w:val="00914A0B"/>
    <w:rsid w:val="00914AAF"/>
    <w:rsid w:val="00914DC6"/>
    <w:rsid w:val="009150AB"/>
    <w:rsid w:val="0091527A"/>
    <w:rsid w:val="00915448"/>
    <w:rsid w:val="00915498"/>
    <w:rsid w:val="00915815"/>
    <w:rsid w:val="00915956"/>
    <w:rsid w:val="009159FA"/>
    <w:rsid w:val="00915D5C"/>
    <w:rsid w:val="00915D83"/>
    <w:rsid w:val="009164E1"/>
    <w:rsid w:val="00916836"/>
    <w:rsid w:val="00916D0B"/>
    <w:rsid w:val="00916DFB"/>
    <w:rsid w:val="00916F74"/>
    <w:rsid w:val="00917117"/>
    <w:rsid w:val="00917163"/>
    <w:rsid w:val="009172DC"/>
    <w:rsid w:val="0091759C"/>
    <w:rsid w:val="00917A13"/>
    <w:rsid w:val="00917C4B"/>
    <w:rsid w:val="00917CC9"/>
    <w:rsid w:val="00917D15"/>
    <w:rsid w:val="00917DD0"/>
    <w:rsid w:val="00920119"/>
    <w:rsid w:val="009201A4"/>
    <w:rsid w:val="00921295"/>
    <w:rsid w:val="00921643"/>
    <w:rsid w:val="009219E7"/>
    <w:rsid w:val="00921B2F"/>
    <w:rsid w:val="00921D0D"/>
    <w:rsid w:val="00921D54"/>
    <w:rsid w:val="00922076"/>
    <w:rsid w:val="009221B4"/>
    <w:rsid w:val="00922749"/>
    <w:rsid w:val="009227D8"/>
    <w:rsid w:val="00922820"/>
    <w:rsid w:val="009233E3"/>
    <w:rsid w:val="009236D1"/>
    <w:rsid w:val="00923736"/>
    <w:rsid w:val="00923849"/>
    <w:rsid w:val="0092396E"/>
    <w:rsid w:val="00923B1E"/>
    <w:rsid w:val="00923FA9"/>
    <w:rsid w:val="00924659"/>
    <w:rsid w:val="009246AE"/>
    <w:rsid w:val="00924B7F"/>
    <w:rsid w:val="00925038"/>
    <w:rsid w:val="00925087"/>
    <w:rsid w:val="009250DF"/>
    <w:rsid w:val="009252C8"/>
    <w:rsid w:val="00925452"/>
    <w:rsid w:val="00925961"/>
    <w:rsid w:val="00925FEA"/>
    <w:rsid w:val="009260DA"/>
    <w:rsid w:val="00926597"/>
    <w:rsid w:val="009265EB"/>
    <w:rsid w:val="00926763"/>
    <w:rsid w:val="00926A4E"/>
    <w:rsid w:val="00926B39"/>
    <w:rsid w:val="00926C7F"/>
    <w:rsid w:val="00926E5D"/>
    <w:rsid w:val="00926F82"/>
    <w:rsid w:val="00927083"/>
    <w:rsid w:val="0092709A"/>
    <w:rsid w:val="00927496"/>
    <w:rsid w:val="00927891"/>
    <w:rsid w:val="00927951"/>
    <w:rsid w:val="009279CE"/>
    <w:rsid w:val="00927A19"/>
    <w:rsid w:val="0093019E"/>
    <w:rsid w:val="009302C3"/>
    <w:rsid w:val="00930431"/>
    <w:rsid w:val="00930795"/>
    <w:rsid w:val="009309F9"/>
    <w:rsid w:val="00930C3D"/>
    <w:rsid w:val="00930CD8"/>
    <w:rsid w:val="00930D4C"/>
    <w:rsid w:val="00930E2D"/>
    <w:rsid w:val="0093104F"/>
    <w:rsid w:val="00931167"/>
    <w:rsid w:val="009318C5"/>
    <w:rsid w:val="00931A2F"/>
    <w:rsid w:val="00931F37"/>
    <w:rsid w:val="00932436"/>
    <w:rsid w:val="0093253F"/>
    <w:rsid w:val="009326BB"/>
    <w:rsid w:val="0093271C"/>
    <w:rsid w:val="00932CFD"/>
    <w:rsid w:val="00932DA7"/>
    <w:rsid w:val="0093301F"/>
    <w:rsid w:val="009331B2"/>
    <w:rsid w:val="00933797"/>
    <w:rsid w:val="00933C8A"/>
    <w:rsid w:val="009346E1"/>
    <w:rsid w:val="00934995"/>
    <w:rsid w:val="00934B88"/>
    <w:rsid w:val="00934D75"/>
    <w:rsid w:val="009355C0"/>
    <w:rsid w:val="00935669"/>
    <w:rsid w:val="00935769"/>
    <w:rsid w:val="00935CE6"/>
    <w:rsid w:val="00935E3A"/>
    <w:rsid w:val="0093623E"/>
    <w:rsid w:val="009364FB"/>
    <w:rsid w:val="0093663E"/>
    <w:rsid w:val="00936B09"/>
    <w:rsid w:val="00936E71"/>
    <w:rsid w:val="00936EDF"/>
    <w:rsid w:val="00936FDD"/>
    <w:rsid w:val="00937138"/>
    <w:rsid w:val="00937236"/>
    <w:rsid w:val="00937416"/>
    <w:rsid w:val="00937595"/>
    <w:rsid w:val="009375B2"/>
    <w:rsid w:val="0093795E"/>
    <w:rsid w:val="009379FA"/>
    <w:rsid w:val="00937A12"/>
    <w:rsid w:val="00940425"/>
    <w:rsid w:val="00940496"/>
    <w:rsid w:val="00940738"/>
    <w:rsid w:val="009409F2"/>
    <w:rsid w:val="00940B86"/>
    <w:rsid w:val="009416F2"/>
    <w:rsid w:val="009418B3"/>
    <w:rsid w:val="009419C7"/>
    <w:rsid w:val="00941B15"/>
    <w:rsid w:val="00942010"/>
    <w:rsid w:val="009420A9"/>
    <w:rsid w:val="00942682"/>
    <w:rsid w:val="009426B6"/>
    <w:rsid w:val="009427F3"/>
    <w:rsid w:val="009428C7"/>
    <w:rsid w:val="00942960"/>
    <w:rsid w:val="00942C0A"/>
    <w:rsid w:val="00942D28"/>
    <w:rsid w:val="00942E8C"/>
    <w:rsid w:val="00942F61"/>
    <w:rsid w:val="009434B1"/>
    <w:rsid w:val="0094372C"/>
    <w:rsid w:val="00943743"/>
    <w:rsid w:val="00943A10"/>
    <w:rsid w:val="00943C10"/>
    <w:rsid w:val="00943D87"/>
    <w:rsid w:val="00943F8E"/>
    <w:rsid w:val="009445EB"/>
    <w:rsid w:val="00944712"/>
    <w:rsid w:val="0094525E"/>
    <w:rsid w:val="009453D4"/>
    <w:rsid w:val="009458CD"/>
    <w:rsid w:val="009464E6"/>
    <w:rsid w:val="0094651D"/>
    <w:rsid w:val="0094699E"/>
    <w:rsid w:val="00947154"/>
    <w:rsid w:val="0094717D"/>
    <w:rsid w:val="00947350"/>
    <w:rsid w:val="00947790"/>
    <w:rsid w:val="00947C2C"/>
    <w:rsid w:val="00947C6F"/>
    <w:rsid w:val="00947C75"/>
    <w:rsid w:val="00950111"/>
    <w:rsid w:val="009501A3"/>
    <w:rsid w:val="009501E6"/>
    <w:rsid w:val="009503EE"/>
    <w:rsid w:val="0095049B"/>
    <w:rsid w:val="00950620"/>
    <w:rsid w:val="009509C2"/>
    <w:rsid w:val="009510A5"/>
    <w:rsid w:val="009512C9"/>
    <w:rsid w:val="0095150E"/>
    <w:rsid w:val="009516D8"/>
    <w:rsid w:val="0095170F"/>
    <w:rsid w:val="009519B1"/>
    <w:rsid w:val="00951D48"/>
    <w:rsid w:val="0095232D"/>
    <w:rsid w:val="0095319F"/>
    <w:rsid w:val="009539E9"/>
    <w:rsid w:val="00953B28"/>
    <w:rsid w:val="00953E4F"/>
    <w:rsid w:val="009540CC"/>
    <w:rsid w:val="00954173"/>
    <w:rsid w:val="009542F6"/>
    <w:rsid w:val="0095431C"/>
    <w:rsid w:val="0095494C"/>
    <w:rsid w:val="009549B3"/>
    <w:rsid w:val="00954B28"/>
    <w:rsid w:val="00954C8B"/>
    <w:rsid w:val="00954DA5"/>
    <w:rsid w:val="00954EF2"/>
    <w:rsid w:val="00954F90"/>
    <w:rsid w:val="00955092"/>
    <w:rsid w:val="00955265"/>
    <w:rsid w:val="00955388"/>
    <w:rsid w:val="0095576B"/>
    <w:rsid w:val="00955E6B"/>
    <w:rsid w:val="00955FBA"/>
    <w:rsid w:val="009566D8"/>
    <w:rsid w:val="009568A1"/>
    <w:rsid w:val="00956985"/>
    <w:rsid w:val="00956EB8"/>
    <w:rsid w:val="00956EE4"/>
    <w:rsid w:val="00956F28"/>
    <w:rsid w:val="00956F5E"/>
    <w:rsid w:val="00957308"/>
    <w:rsid w:val="00957513"/>
    <w:rsid w:val="00957922"/>
    <w:rsid w:val="00957D87"/>
    <w:rsid w:val="00957E17"/>
    <w:rsid w:val="009600DE"/>
    <w:rsid w:val="00960178"/>
    <w:rsid w:val="0096021E"/>
    <w:rsid w:val="00960370"/>
    <w:rsid w:val="009607D1"/>
    <w:rsid w:val="0096083F"/>
    <w:rsid w:val="0096084D"/>
    <w:rsid w:val="009608C7"/>
    <w:rsid w:val="00960BFE"/>
    <w:rsid w:val="00960C8A"/>
    <w:rsid w:val="009610D7"/>
    <w:rsid w:val="0096117B"/>
    <w:rsid w:val="009614A0"/>
    <w:rsid w:val="009617A5"/>
    <w:rsid w:val="0096195F"/>
    <w:rsid w:val="009619F9"/>
    <w:rsid w:val="00961ADB"/>
    <w:rsid w:val="00961F2B"/>
    <w:rsid w:val="00962152"/>
    <w:rsid w:val="009623CD"/>
    <w:rsid w:val="00962833"/>
    <w:rsid w:val="009628A6"/>
    <w:rsid w:val="00962957"/>
    <w:rsid w:val="009632A2"/>
    <w:rsid w:val="0096354A"/>
    <w:rsid w:val="009638C9"/>
    <w:rsid w:val="00963AB7"/>
    <w:rsid w:val="0096497F"/>
    <w:rsid w:val="00964F66"/>
    <w:rsid w:val="00965326"/>
    <w:rsid w:val="009654C7"/>
    <w:rsid w:val="009655F7"/>
    <w:rsid w:val="009656B9"/>
    <w:rsid w:val="00965932"/>
    <w:rsid w:val="009659B7"/>
    <w:rsid w:val="00965A3A"/>
    <w:rsid w:val="00965B89"/>
    <w:rsid w:val="009661BA"/>
    <w:rsid w:val="009661F2"/>
    <w:rsid w:val="009662C4"/>
    <w:rsid w:val="00966371"/>
    <w:rsid w:val="00966456"/>
    <w:rsid w:val="009667D5"/>
    <w:rsid w:val="00966947"/>
    <w:rsid w:val="00966A0B"/>
    <w:rsid w:val="009671B0"/>
    <w:rsid w:val="009672E8"/>
    <w:rsid w:val="0096750C"/>
    <w:rsid w:val="009678EA"/>
    <w:rsid w:val="00967B9D"/>
    <w:rsid w:val="00967ED3"/>
    <w:rsid w:val="00967F96"/>
    <w:rsid w:val="009700D2"/>
    <w:rsid w:val="009700FC"/>
    <w:rsid w:val="00970923"/>
    <w:rsid w:val="00970C5F"/>
    <w:rsid w:val="00971107"/>
    <w:rsid w:val="009712C6"/>
    <w:rsid w:val="00971A05"/>
    <w:rsid w:val="00971AAC"/>
    <w:rsid w:val="0097238E"/>
    <w:rsid w:val="00972698"/>
    <w:rsid w:val="0097293C"/>
    <w:rsid w:val="009729DB"/>
    <w:rsid w:val="00972BD6"/>
    <w:rsid w:val="00972EA0"/>
    <w:rsid w:val="009731AD"/>
    <w:rsid w:val="0097369E"/>
    <w:rsid w:val="00973805"/>
    <w:rsid w:val="00973C65"/>
    <w:rsid w:val="00973F05"/>
    <w:rsid w:val="00973FCF"/>
    <w:rsid w:val="0097478A"/>
    <w:rsid w:val="00974B8D"/>
    <w:rsid w:val="00974B95"/>
    <w:rsid w:val="00974C39"/>
    <w:rsid w:val="00974C4D"/>
    <w:rsid w:val="00974F7E"/>
    <w:rsid w:val="00974FCD"/>
    <w:rsid w:val="0097524E"/>
    <w:rsid w:val="00975515"/>
    <w:rsid w:val="009755CE"/>
    <w:rsid w:val="009757A4"/>
    <w:rsid w:val="00975A87"/>
    <w:rsid w:val="00975ADA"/>
    <w:rsid w:val="0097616C"/>
    <w:rsid w:val="0097632C"/>
    <w:rsid w:val="00976350"/>
    <w:rsid w:val="00976554"/>
    <w:rsid w:val="009768B7"/>
    <w:rsid w:val="00976BA7"/>
    <w:rsid w:val="00977326"/>
    <w:rsid w:val="009773FB"/>
    <w:rsid w:val="0097769B"/>
    <w:rsid w:val="00977CD5"/>
    <w:rsid w:val="00980168"/>
    <w:rsid w:val="0098056C"/>
    <w:rsid w:val="009805E7"/>
    <w:rsid w:val="00980AF9"/>
    <w:rsid w:val="00980FE2"/>
    <w:rsid w:val="009810E7"/>
    <w:rsid w:val="0098112C"/>
    <w:rsid w:val="0098144F"/>
    <w:rsid w:val="00981563"/>
    <w:rsid w:val="0098200D"/>
    <w:rsid w:val="00982106"/>
    <w:rsid w:val="009822E3"/>
    <w:rsid w:val="0098230B"/>
    <w:rsid w:val="0098245F"/>
    <w:rsid w:val="00982863"/>
    <w:rsid w:val="0098296D"/>
    <w:rsid w:val="00982A43"/>
    <w:rsid w:val="00982B7F"/>
    <w:rsid w:val="00982E2A"/>
    <w:rsid w:val="0098303D"/>
    <w:rsid w:val="009833F8"/>
    <w:rsid w:val="00983677"/>
    <w:rsid w:val="0098378B"/>
    <w:rsid w:val="00983E85"/>
    <w:rsid w:val="009840CE"/>
    <w:rsid w:val="0098483D"/>
    <w:rsid w:val="00984ED0"/>
    <w:rsid w:val="009851ED"/>
    <w:rsid w:val="0098523C"/>
    <w:rsid w:val="0098527F"/>
    <w:rsid w:val="00985A7F"/>
    <w:rsid w:val="00985A90"/>
    <w:rsid w:val="00986078"/>
    <w:rsid w:val="0098619E"/>
    <w:rsid w:val="00986418"/>
    <w:rsid w:val="00986980"/>
    <w:rsid w:val="00986FF3"/>
    <w:rsid w:val="00987088"/>
    <w:rsid w:val="009870B4"/>
    <w:rsid w:val="009872AA"/>
    <w:rsid w:val="00987314"/>
    <w:rsid w:val="009873D7"/>
    <w:rsid w:val="0098750A"/>
    <w:rsid w:val="00987793"/>
    <w:rsid w:val="00987A11"/>
    <w:rsid w:val="00987ADB"/>
    <w:rsid w:val="00987C0A"/>
    <w:rsid w:val="0099005F"/>
    <w:rsid w:val="009903A4"/>
    <w:rsid w:val="00990477"/>
    <w:rsid w:val="009906D3"/>
    <w:rsid w:val="009909C7"/>
    <w:rsid w:val="00990A54"/>
    <w:rsid w:val="00990AC4"/>
    <w:rsid w:val="0099105B"/>
    <w:rsid w:val="00991718"/>
    <w:rsid w:val="00991AE8"/>
    <w:rsid w:val="00991B63"/>
    <w:rsid w:val="00991F3A"/>
    <w:rsid w:val="0099251B"/>
    <w:rsid w:val="00992A48"/>
    <w:rsid w:val="00992BDC"/>
    <w:rsid w:val="009932DD"/>
    <w:rsid w:val="0099336F"/>
    <w:rsid w:val="009933FD"/>
    <w:rsid w:val="009934F8"/>
    <w:rsid w:val="00993917"/>
    <w:rsid w:val="00993B78"/>
    <w:rsid w:val="00993F24"/>
    <w:rsid w:val="009946F2"/>
    <w:rsid w:val="0099474B"/>
    <w:rsid w:val="00994894"/>
    <w:rsid w:val="009949AB"/>
    <w:rsid w:val="00995526"/>
    <w:rsid w:val="00995574"/>
    <w:rsid w:val="009956CE"/>
    <w:rsid w:val="0099578E"/>
    <w:rsid w:val="00995826"/>
    <w:rsid w:val="009959B2"/>
    <w:rsid w:val="00996B4A"/>
    <w:rsid w:val="00996EFE"/>
    <w:rsid w:val="00996F95"/>
    <w:rsid w:val="00997079"/>
    <w:rsid w:val="00997191"/>
    <w:rsid w:val="0099723E"/>
    <w:rsid w:val="00997374"/>
    <w:rsid w:val="009974C4"/>
    <w:rsid w:val="00997A6D"/>
    <w:rsid w:val="00997F4A"/>
    <w:rsid w:val="009A01F7"/>
    <w:rsid w:val="009A03FD"/>
    <w:rsid w:val="009A0620"/>
    <w:rsid w:val="009A06CC"/>
    <w:rsid w:val="009A0BD3"/>
    <w:rsid w:val="009A0BE8"/>
    <w:rsid w:val="009A0C9C"/>
    <w:rsid w:val="009A0CE4"/>
    <w:rsid w:val="009A0ED2"/>
    <w:rsid w:val="009A13D6"/>
    <w:rsid w:val="009A16F7"/>
    <w:rsid w:val="009A1720"/>
    <w:rsid w:val="009A1BDE"/>
    <w:rsid w:val="009A1ECD"/>
    <w:rsid w:val="009A259D"/>
    <w:rsid w:val="009A25E3"/>
    <w:rsid w:val="009A26D0"/>
    <w:rsid w:val="009A27B7"/>
    <w:rsid w:val="009A282D"/>
    <w:rsid w:val="009A2D93"/>
    <w:rsid w:val="009A329E"/>
    <w:rsid w:val="009A33EE"/>
    <w:rsid w:val="009A358C"/>
    <w:rsid w:val="009A3ACD"/>
    <w:rsid w:val="009A3C72"/>
    <w:rsid w:val="009A3C83"/>
    <w:rsid w:val="009A44E2"/>
    <w:rsid w:val="009A4762"/>
    <w:rsid w:val="009A4EC8"/>
    <w:rsid w:val="009A5079"/>
    <w:rsid w:val="009A5345"/>
    <w:rsid w:val="009A5377"/>
    <w:rsid w:val="009A53CF"/>
    <w:rsid w:val="009A54B6"/>
    <w:rsid w:val="009A5585"/>
    <w:rsid w:val="009A5591"/>
    <w:rsid w:val="009A5A47"/>
    <w:rsid w:val="009A5C8C"/>
    <w:rsid w:val="009A5F2A"/>
    <w:rsid w:val="009A6538"/>
    <w:rsid w:val="009A6623"/>
    <w:rsid w:val="009A66AE"/>
    <w:rsid w:val="009A67A7"/>
    <w:rsid w:val="009A7007"/>
    <w:rsid w:val="009A7114"/>
    <w:rsid w:val="009A7360"/>
    <w:rsid w:val="009A76DA"/>
    <w:rsid w:val="009A7908"/>
    <w:rsid w:val="009A7949"/>
    <w:rsid w:val="009A7A05"/>
    <w:rsid w:val="009A7D01"/>
    <w:rsid w:val="009A7F09"/>
    <w:rsid w:val="009B043F"/>
    <w:rsid w:val="009B0956"/>
    <w:rsid w:val="009B0974"/>
    <w:rsid w:val="009B0CE5"/>
    <w:rsid w:val="009B10B0"/>
    <w:rsid w:val="009B1A5F"/>
    <w:rsid w:val="009B1DA2"/>
    <w:rsid w:val="009B2317"/>
    <w:rsid w:val="009B246B"/>
    <w:rsid w:val="009B2623"/>
    <w:rsid w:val="009B2678"/>
    <w:rsid w:val="009B26B7"/>
    <w:rsid w:val="009B2862"/>
    <w:rsid w:val="009B2882"/>
    <w:rsid w:val="009B2AD0"/>
    <w:rsid w:val="009B32B0"/>
    <w:rsid w:val="009B32C7"/>
    <w:rsid w:val="009B349D"/>
    <w:rsid w:val="009B3689"/>
    <w:rsid w:val="009B36DD"/>
    <w:rsid w:val="009B36DE"/>
    <w:rsid w:val="009B39B9"/>
    <w:rsid w:val="009B3A5E"/>
    <w:rsid w:val="009B3AE2"/>
    <w:rsid w:val="009B3B3D"/>
    <w:rsid w:val="009B3B5A"/>
    <w:rsid w:val="009B4184"/>
    <w:rsid w:val="009B42E5"/>
    <w:rsid w:val="009B466E"/>
    <w:rsid w:val="009B4720"/>
    <w:rsid w:val="009B4B99"/>
    <w:rsid w:val="009B4E63"/>
    <w:rsid w:val="009B5460"/>
    <w:rsid w:val="009B55CE"/>
    <w:rsid w:val="009B5BBE"/>
    <w:rsid w:val="009B5DF6"/>
    <w:rsid w:val="009B5EE4"/>
    <w:rsid w:val="009B600C"/>
    <w:rsid w:val="009B6868"/>
    <w:rsid w:val="009B6DAC"/>
    <w:rsid w:val="009B7281"/>
    <w:rsid w:val="009B72AF"/>
    <w:rsid w:val="009B753D"/>
    <w:rsid w:val="009B77CA"/>
    <w:rsid w:val="009B79DB"/>
    <w:rsid w:val="009B7F6D"/>
    <w:rsid w:val="009C04BF"/>
    <w:rsid w:val="009C04F3"/>
    <w:rsid w:val="009C05E1"/>
    <w:rsid w:val="009C068A"/>
    <w:rsid w:val="009C0F74"/>
    <w:rsid w:val="009C1575"/>
    <w:rsid w:val="009C1811"/>
    <w:rsid w:val="009C198D"/>
    <w:rsid w:val="009C1C38"/>
    <w:rsid w:val="009C1FE6"/>
    <w:rsid w:val="009C20F2"/>
    <w:rsid w:val="009C211E"/>
    <w:rsid w:val="009C217E"/>
    <w:rsid w:val="009C2333"/>
    <w:rsid w:val="009C301D"/>
    <w:rsid w:val="009C3595"/>
    <w:rsid w:val="009C3830"/>
    <w:rsid w:val="009C3CA6"/>
    <w:rsid w:val="009C3E08"/>
    <w:rsid w:val="009C409E"/>
    <w:rsid w:val="009C40A0"/>
    <w:rsid w:val="009C4475"/>
    <w:rsid w:val="009C44EF"/>
    <w:rsid w:val="009C4A36"/>
    <w:rsid w:val="009C4A3D"/>
    <w:rsid w:val="009C4EFA"/>
    <w:rsid w:val="009C501D"/>
    <w:rsid w:val="009C5915"/>
    <w:rsid w:val="009C5969"/>
    <w:rsid w:val="009C5ADC"/>
    <w:rsid w:val="009C5C80"/>
    <w:rsid w:val="009C5EA0"/>
    <w:rsid w:val="009C610F"/>
    <w:rsid w:val="009C6A3E"/>
    <w:rsid w:val="009C6A52"/>
    <w:rsid w:val="009C6B1C"/>
    <w:rsid w:val="009C6BF5"/>
    <w:rsid w:val="009C6D30"/>
    <w:rsid w:val="009C6DCE"/>
    <w:rsid w:val="009C7485"/>
    <w:rsid w:val="009C757B"/>
    <w:rsid w:val="009C76D8"/>
    <w:rsid w:val="009C7C0A"/>
    <w:rsid w:val="009C7ED3"/>
    <w:rsid w:val="009D0BB2"/>
    <w:rsid w:val="009D0BF0"/>
    <w:rsid w:val="009D1041"/>
    <w:rsid w:val="009D104A"/>
    <w:rsid w:val="009D1193"/>
    <w:rsid w:val="009D13D6"/>
    <w:rsid w:val="009D18F3"/>
    <w:rsid w:val="009D19F7"/>
    <w:rsid w:val="009D1A7E"/>
    <w:rsid w:val="009D1AA6"/>
    <w:rsid w:val="009D1DD8"/>
    <w:rsid w:val="009D28C9"/>
    <w:rsid w:val="009D2B49"/>
    <w:rsid w:val="009D2E19"/>
    <w:rsid w:val="009D2E90"/>
    <w:rsid w:val="009D3011"/>
    <w:rsid w:val="009D33D9"/>
    <w:rsid w:val="009D37A2"/>
    <w:rsid w:val="009D3EFD"/>
    <w:rsid w:val="009D3F8D"/>
    <w:rsid w:val="009D467E"/>
    <w:rsid w:val="009D4E88"/>
    <w:rsid w:val="009D4FD7"/>
    <w:rsid w:val="009D599E"/>
    <w:rsid w:val="009D5AB8"/>
    <w:rsid w:val="009D629A"/>
    <w:rsid w:val="009D6800"/>
    <w:rsid w:val="009D6D45"/>
    <w:rsid w:val="009D6ECB"/>
    <w:rsid w:val="009D6F9F"/>
    <w:rsid w:val="009D7042"/>
    <w:rsid w:val="009D7183"/>
    <w:rsid w:val="009D739B"/>
    <w:rsid w:val="009D7428"/>
    <w:rsid w:val="009E023D"/>
    <w:rsid w:val="009E04C5"/>
    <w:rsid w:val="009E08EB"/>
    <w:rsid w:val="009E0A8F"/>
    <w:rsid w:val="009E0B4F"/>
    <w:rsid w:val="009E0C53"/>
    <w:rsid w:val="009E154B"/>
    <w:rsid w:val="009E180A"/>
    <w:rsid w:val="009E1951"/>
    <w:rsid w:val="009E1CC3"/>
    <w:rsid w:val="009E1E13"/>
    <w:rsid w:val="009E21BA"/>
    <w:rsid w:val="009E21D5"/>
    <w:rsid w:val="009E22E2"/>
    <w:rsid w:val="009E25CA"/>
    <w:rsid w:val="009E2706"/>
    <w:rsid w:val="009E29A3"/>
    <w:rsid w:val="009E2DC0"/>
    <w:rsid w:val="009E328A"/>
    <w:rsid w:val="009E3357"/>
    <w:rsid w:val="009E3455"/>
    <w:rsid w:val="009E373B"/>
    <w:rsid w:val="009E397C"/>
    <w:rsid w:val="009E3BC6"/>
    <w:rsid w:val="009E3DD1"/>
    <w:rsid w:val="009E40A9"/>
    <w:rsid w:val="009E4317"/>
    <w:rsid w:val="009E4660"/>
    <w:rsid w:val="009E4920"/>
    <w:rsid w:val="009E4BBB"/>
    <w:rsid w:val="009E5AC9"/>
    <w:rsid w:val="009E5F92"/>
    <w:rsid w:val="009E60F6"/>
    <w:rsid w:val="009E61F0"/>
    <w:rsid w:val="009E6288"/>
    <w:rsid w:val="009E63C1"/>
    <w:rsid w:val="009E6781"/>
    <w:rsid w:val="009E6900"/>
    <w:rsid w:val="009E6BE3"/>
    <w:rsid w:val="009E6C88"/>
    <w:rsid w:val="009E6DBB"/>
    <w:rsid w:val="009E7BF7"/>
    <w:rsid w:val="009F0444"/>
    <w:rsid w:val="009F052B"/>
    <w:rsid w:val="009F05F4"/>
    <w:rsid w:val="009F0640"/>
    <w:rsid w:val="009F1082"/>
    <w:rsid w:val="009F10B7"/>
    <w:rsid w:val="009F13E6"/>
    <w:rsid w:val="009F15A7"/>
    <w:rsid w:val="009F17A1"/>
    <w:rsid w:val="009F17F5"/>
    <w:rsid w:val="009F1835"/>
    <w:rsid w:val="009F1A01"/>
    <w:rsid w:val="009F1C2F"/>
    <w:rsid w:val="009F21FA"/>
    <w:rsid w:val="009F22EE"/>
    <w:rsid w:val="009F2520"/>
    <w:rsid w:val="009F27AB"/>
    <w:rsid w:val="009F27E1"/>
    <w:rsid w:val="009F39A1"/>
    <w:rsid w:val="009F3EC7"/>
    <w:rsid w:val="009F3F17"/>
    <w:rsid w:val="009F4520"/>
    <w:rsid w:val="009F45B2"/>
    <w:rsid w:val="009F478A"/>
    <w:rsid w:val="009F4969"/>
    <w:rsid w:val="009F5319"/>
    <w:rsid w:val="009F5703"/>
    <w:rsid w:val="009F5712"/>
    <w:rsid w:val="009F5A1D"/>
    <w:rsid w:val="009F5AAB"/>
    <w:rsid w:val="009F5DB3"/>
    <w:rsid w:val="009F5E13"/>
    <w:rsid w:val="009F666D"/>
    <w:rsid w:val="009F6C3D"/>
    <w:rsid w:val="009F7041"/>
    <w:rsid w:val="009F70B9"/>
    <w:rsid w:val="009F738D"/>
    <w:rsid w:val="009F7899"/>
    <w:rsid w:val="009F7AC5"/>
    <w:rsid w:val="009F7B90"/>
    <w:rsid w:val="009F7BB8"/>
    <w:rsid w:val="009F7CEF"/>
    <w:rsid w:val="00A00063"/>
    <w:rsid w:val="00A000B8"/>
    <w:rsid w:val="00A0086F"/>
    <w:rsid w:val="00A00CAB"/>
    <w:rsid w:val="00A00DB9"/>
    <w:rsid w:val="00A012A9"/>
    <w:rsid w:val="00A018B9"/>
    <w:rsid w:val="00A01908"/>
    <w:rsid w:val="00A03116"/>
    <w:rsid w:val="00A03C66"/>
    <w:rsid w:val="00A03E65"/>
    <w:rsid w:val="00A04362"/>
    <w:rsid w:val="00A044DE"/>
    <w:rsid w:val="00A04596"/>
    <w:rsid w:val="00A0461D"/>
    <w:rsid w:val="00A0483B"/>
    <w:rsid w:val="00A04C2C"/>
    <w:rsid w:val="00A04EF7"/>
    <w:rsid w:val="00A04F4C"/>
    <w:rsid w:val="00A04F6F"/>
    <w:rsid w:val="00A050CA"/>
    <w:rsid w:val="00A0514C"/>
    <w:rsid w:val="00A0543B"/>
    <w:rsid w:val="00A056B7"/>
    <w:rsid w:val="00A05A51"/>
    <w:rsid w:val="00A05D47"/>
    <w:rsid w:val="00A06490"/>
    <w:rsid w:val="00A06D53"/>
    <w:rsid w:val="00A06F36"/>
    <w:rsid w:val="00A0732A"/>
    <w:rsid w:val="00A07382"/>
    <w:rsid w:val="00A07EA7"/>
    <w:rsid w:val="00A1035D"/>
    <w:rsid w:val="00A109BE"/>
    <w:rsid w:val="00A10A80"/>
    <w:rsid w:val="00A10F1E"/>
    <w:rsid w:val="00A1149A"/>
    <w:rsid w:val="00A114B5"/>
    <w:rsid w:val="00A11658"/>
    <w:rsid w:val="00A11781"/>
    <w:rsid w:val="00A11861"/>
    <w:rsid w:val="00A11B81"/>
    <w:rsid w:val="00A11B82"/>
    <w:rsid w:val="00A121DF"/>
    <w:rsid w:val="00A12270"/>
    <w:rsid w:val="00A12406"/>
    <w:rsid w:val="00A12444"/>
    <w:rsid w:val="00A1258E"/>
    <w:rsid w:val="00A125D2"/>
    <w:rsid w:val="00A127DC"/>
    <w:rsid w:val="00A12AE8"/>
    <w:rsid w:val="00A12C90"/>
    <w:rsid w:val="00A12E2D"/>
    <w:rsid w:val="00A13609"/>
    <w:rsid w:val="00A13A84"/>
    <w:rsid w:val="00A13DC6"/>
    <w:rsid w:val="00A13F55"/>
    <w:rsid w:val="00A14149"/>
    <w:rsid w:val="00A1419F"/>
    <w:rsid w:val="00A1481A"/>
    <w:rsid w:val="00A148F9"/>
    <w:rsid w:val="00A14D8C"/>
    <w:rsid w:val="00A154D6"/>
    <w:rsid w:val="00A1557E"/>
    <w:rsid w:val="00A157E6"/>
    <w:rsid w:val="00A15826"/>
    <w:rsid w:val="00A15A99"/>
    <w:rsid w:val="00A15E46"/>
    <w:rsid w:val="00A15E77"/>
    <w:rsid w:val="00A167F3"/>
    <w:rsid w:val="00A176F5"/>
    <w:rsid w:val="00A179A0"/>
    <w:rsid w:val="00A17E06"/>
    <w:rsid w:val="00A200A8"/>
    <w:rsid w:val="00A202A5"/>
    <w:rsid w:val="00A202E1"/>
    <w:rsid w:val="00A20A0A"/>
    <w:rsid w:val="00A20B7A"/>
    <w:rsid w:val="00A20DC6"/>
    <w:rsid w:val="00A20E28"/>
    <w:rsid w:val="00A213EA"/>
    <w:rsid w:val="00A214AD"/>
    <w:rsid w:val="00A215CC"/>
    <w:rsid w:val="00A216C4"/>
    <w:rsid w:val="00A2175E"/>
    <w:rsid w:val="00A21C93"/>
    <w:rsid w:val="00A21D24"/>
    <w:rsid w:val="00A223B8"/>
    <w:rsid w:val="00A229E3"/>
    <w:rsid w:val="00A22A8F"/>
    <w:rsid w:val="00A22AA1"/>
    <w:rsid w:val="00A22D75"/>
    <w:rsid w:val="00A233A0"/>
    <w:rsid w:val="00A23411"/>
    <w:rsid w:val="00A2348A"/>
    <w:rsid w:val="00A23528"/>
    <w:rsid w:val="00A23981"/>
    <w:rsid w:val="00A23B35"/>
    <w:rsid w:val="00A23BEF"/>
    <w:rsid w:val="00A23D18"/>
    <w:rsid w:val="00A23FD9"/>
    <w:rsid w:val="00A2401B"/>
    <w:rsid w:val="00A24023"/>
    <w:rsid w:val="00A24036"/>
    <w:rsid w:val="00A24060"/>
    <w:rsid w:val="00A241EC"/>
    <w:rsid w:val="00A2470C"/>
    <w:rsid w:val="00A2476A"/>
    <w:rsid w:val="00A248E6"/>
    <w:rsid w:val="00A24DF9"/>
    <w:rsid w:val="00A25169"/>
    <w:rsid w:val="00A251C7"/>
    <w:rsid w:val="00A252DE"/>
    <w:rsid w:val="00A2569B"/>
    <w:rsid w:val="00A2569D"/>
    <w:rsid w:val="00A25D88"/>
    <w:rsid w:val="00A26162"/>
    <w:rsid w:val="00A264A2"/>
    <w:rsid w:val="00A26999"/>
    <w:rsid w:val="00A272FC"/>
    <w:rsid w:val="00A2750F"/>
    <w:rsid w:val="00A27D53"/>
    <w:rsid w:val="00A27F79"/>
    <w:rsid w:val="00A30434"/>
    <w:rsid w:val="00A306EA"/>
    <w:rsid w:val="00A30810"/>
    <w:rsid w:val="00A3083C"/>
    <w:rsid w:val="00A3095D"/>
    <w:rsid w:val="00A30E2B"/>
    <w:rsid w:val="00A31274"/>
    <w:rsid w:val="00A315FF"/>
    <w:rsid w:val="00A3186A"/>
    <w:rsid w:val="00A31ADF"/>
    <w:rsid w:val="00A31F5F"/>
    <w:rsid w:val="00A321C9"/>
    <w:rsid w:val="00A32469"/>
    <w:rsid w:val="00A329BD"/>
    <w:rsid w:val="00A32CF2"/>
    <w:rsid w:val="00A3314F"/>
    <w:rsid w:val="00A33350"/>
    <w:rsid w:val="00A3389A"/>
    <w:rsid w:val="00A338C8"/>
    <w:rsid w:val="00A33E36"/>
    <w:rsid w:val="00A341BE"/>
    <w:rsid w:val="00A341C9"/>
    <w:rsid w:val="00A3464F"/>
    <w:rsid w:val="00A34AB4"/>
    <w:rsid w:val="00A34BCA"/>
    <w:rsid w:val="00A34EA3"/>
    <w:rsid w:val="00A35347"/>
    <w:rsid w:val="00A354D5"/>
    <w:rsid w:val="00A35519"/>
    <w:rsid w:val="00A355E7"/>
    <w:rsid w:val="00A359D2"/>
    <w:rsid w:val="00A35A52"/>
    <w:rsid w:val="00A35AB1"/>
    <w:rsid w:val="00A3627C"/>
    <w:rsid w:val="00A36417"/>
    <w:rsid w:val="00A364BA"/>
    <w:rsid w:val="00A3653E"/>
    <w:rsid w:val="00A368FC"/>
    <w:rsid w:val="00A36999"/>
    <w:rsid w:val="00A36A5A"/>
    <w:rsid w:val="00A36C29"/>
    <w:rsid w:val="00A36CF2"/>
    <w:rsid w:val="00A372C6"/>
    <w:rsid w:val="00A37810"/>
    <w:rsid w:val="00A378A5"/>
    <w:rsid w:val="00A37CF3"/>
    <w:rsid w:val="00A37F06"/>
    <w:rsid w:val="00A401D9"/>
    <w:rsid w:val="00A4021C"/>
    <w:rsid w:val="00A402B1"/>
    <w:rsid w:val="00A4036A"/>
    <w:rsid w:val="00A404B4"/>
    <w:rsid w:val="00A40521"/>
    <w:rsid w:val="00A40779"/>
    <w:rsid w:val="00A408F5"/>
    <w:rsid w:val="00A40981"/>
    <w:rsid w:val="00A410C2"/>
    <w:rsid w:val="00A41778"/>
    <w:rsid w:val="00A418D6"/>
    <w:rsid w:val="00A419AE"/>
    <w:rsid w:val="00A41A3A"/>
    <w:rsid w:val="00A41F1F"/>
    <w:rsid w:val="00A42309"/>
    <w:rsid w:val="00A42554"/>
    <w:rsid w:val="00A427F1"/>
    <w:rsid w:val="00A42D03"/>
    <w:rsid w:val="00A42E99"/>
    <w:rsid w:val="00A42FBA"/>
    <w:rsid w:val="00A42FC1"/>
    <w:rsid w:val="00A4309B"/>
    <w:rsid w:val="00A43312"/>
    <w:rsid w:val="00A4336A"/>
    <w:rsid w:val="00A43453"/>
    <w:rsid w:val="00A43525"/>
    <w:rsid w:val="00A436AC"/>
    <w:rsid w:val="00A439EA"/>
    <w:rsid w:val="00A44A2B"/>
    <w:rsid w:val="00A451F9"/>
    <w:rsid w:val="00A4527F"/>
    <w:rsid w:val="00A4548B"/>
    <w:rsid w:val="00A4585D"/>
    <w:rsid w:val="00A45F7B"/>
    <w:rsid w:val="00A46333"/>
    <w:rsid w:val="00A4659B"/>
    <w:rsid w:val="00A4676E"/>
    <w:rsid w:val="00A46C08"/>
    <w:rsid w:val="00A46CEA"/>
    <w:rsid w:val="00A471DE"/>
    <w:rsid w:val="00A4731D"/>
    <w:rsid w:val="00A4781B"/>
    <w:rsid w:val="00A47864"/>
    <w:rsid w:val="00A478B9"/>
    <w:rsid w:val="00A47C9A"/>
    <w:rsid w:val="00A5011F"/>
    <w:rsid w:val="00A50736"/>
    <w:rsid w:val="00A5090D"/>
    <w:rsid w:val="00A50ADD"/>
    <w:rsid w:val="00A50B9F"/>
    <w:rsid w:val="00A51455"/>
    <w:rsid w:val="00A518D5"/>
    <w:rsid w:val="00A519DA"/>
    <w:rsid w:val="00A51A1A"/>
    <w:rsid w:val="00A51BFE"/>
    <w:rsid w:val="00A51C76"/>
    <w:rsid w:val="00A51EE7"/>
    <w:rsid w:val="00A51F54"/>
    <w:rsid w:val="00A5231B"/>
    <w:rsid w:val="00A526F3"/>
    <w:rsid w:val="00A5272A"/>
    <w:rsid w:val="00A52856"/>
    <w:rsid w:val="00A528DC"/>
    <w:rsid w:val="00A52BBC"/>
    <w:rsid w:val="00A52BD8"/>
    <w:rsid w:val="00A52D0A"/>
    <w:rsid w:val="00A530BA"/>
    <w:rsid w:val="00A53274"/>
    <w:rsid w:val="00A532D0"/>
    <w:rsid w:val="00A537A7"/>
    <w:rsid w:val="00A53A9F"/>
    <w:rsid w:val="00A53C91"/>
    <w:rsid w:val="00A53E4D"/>
    <w:rsid w:val="00A54201"/>
    <w:rsid w:val="00A5431B"/>
    <w:rsid w:val="00A547E6"/>
    <w:rsid w:val="00A54F26"/>
    <w:rsid w:val="00A551BB"/>
    <w:rsid w:val="00A55666"/>
    <w:rsid w:val="00A55CCA"/>
    <w:rsid w:val="00A564CB"/>
    <w:rsid w:val="00A5670C"/>
    <w:rsid w:val="00A567F1"/>
    <w:rsid w:val="00A56893"/>
    <w:rsid w:val="00A56AF1"/>
    <w:rsid w:val="00A56CE6"/>
    <w:rsid w:val="00A56D60"/>
    <w:rsid w:val="00A56F48"/>
    <w:rsid w:val="00A57004"/>
    <w:rsid w:val="00A57203"/>
    <w:rsid w:val="00A5728C"/>
    <w:rsid w:val="00A57866"/>
    <w:rsid w:val="00A57916"/>
    <w:rsid w:val="00A57A2D"/>
    <w:rsid w:val="00A57AD8"/>
    <w:rsid w:val="00A60660"/>
    <w:rsid w:val="00A616EB"/>
    <w:rsid w:val="00A617AC"/>
    <w:rsid w:val="00A62055"/>
    <w:rsid w:val="00A62095"/>
    <w:rsid w:val="00A62340"/>
    <w:rsid w:val="00A6253A"/>
    <w:rsid w:val="00A62E15"/>
    <w:rsid w:val="00A63048"/>
    <w:rsid w:val="00A63540"/>
    <w:rsid w:val="00A6357A"/>
    <w:rsid w:val="00A63944"/>
    <w:rsid w:val="00A63C9E"/>
    <w:rsid w:val="00A63DE6"/>
    <w:rsid w:val="00A63E91"/>
    <w:rsid w:val="00A63FE4"/>
    <w:rsid w:val="00A64370"/>
    <w:rsid w:val="00A643E1"/>
    <w:rsid w:val="00A645EE"/>
    <w:rsid w:val="00A64784"/>
    <w:rsid w:val="00A6478B"/>
    <w:rsid w:val="00A64B33"/>
    <w:rsid w:val="00A64C36"/>
    <w:rsid w:val="00A64C59"/>
    <w:rsid w:val="00A6500F"/>
    <w:rsid w:val="00A652E1"/>
    <w:rsid w:val="00A6544F"/>
    <w:rsid w:val="00A658DF"/>
    <w:rsid w:val="00A659C8"/>
    <w:rsid w:val="00A6623D"/>
    <w:rsid w:val="00A662B4"/>
    <w:rsid w:val="00A66534"/>
    <w:rsid w:val="00A66699"/>
    <w:rsid w:val="00A6678F"/>
    <w:rsid w:val="00A66BBA"/>
    <w:rsid w:val="00A66BDA"/>
    <w:rsid w:val="00A66CE8"/>
    <w:rsid w:val="00A67044"/>
    <w:rsid w:val="00A6710E"/>
    <w:rsid w:val="00A6798C"/>
    <w:rsid w:val="00A679B5"/>
    <w:rsid w:val="00A67A98"/>
    <w:rsid w:val="00A67B2A"/>
    <w:rsid w:val="00A67F10"/>
    <w:rsid w:val="00A67FAE"/>
    <w:rsid w:val="00A709DE"/>
    <w:rsid w:val="00A70C08"/>
    <w:rsid w:val="00A71640"/>
    <w:rsid w:val="00A71647"/>
    <w:rsid w:val="00A7166D"/>
    <w:rsid w:val="00A71759"/>
    <w:rsid w:val="00A717BE"/>
    <w:rsid w:val="00A71AF5"/>
    <w:rsid w:val="00A71F76"/>
    <w:rsid w:val="00A7200D"/>
    <w:rsid w:val="00A722B3"/>
    <w:rsid w:val="00A722F5"/>
    <w:rsid w:val="00A72439"/>
    <w:rsid w:val="00A72621"/>
    <w:rsid w:val="00A726E2"/>
    <w:rsid w:val="00A7284F"/>
    <w:rsid w:val="00A732A1"/>
    <w:rsid w:val="00A735BA"/>
    <w:rsid w:val="00A73761"/>
    <w:rsid w:val="00A7387A"/>
    <w:rsid w:val="00A73B70"/>
    <w:rsid w:val="00A73CEE"/>
    <w:rsid w:val="00A73D6E"/>
    <w:rsid w:val="00A74838"/>
    <w:rsid w:val="00A748CB"/>
    <w:rsid w:val="00A74E7B"/>
    <w:rsid w:val="00A7501E"/>
    <w:rsid w:val="00A75095"/>
    <w:rsid w:val="00A750B1"/>
    <w:rsid w:val="00A7512D"/>
    <w:rsid w:val="00A75A4F"/>
    <w:rsid w:val="00A75E67"/>
    <w:rsid w:val="00A75F5E"/>
    <w:rsid w:val="00A76025"/>
    <w:rsid w:val="00A76039"/>
    <w:rsid w:val="00A76475"/>
    <w:rsid w:val="00A7662A"/>
    <w:rsid w:val="00A76C4C"/>
    <w:rsid w:val="00A76D50"/>
    <w:rsid w:val="00A773E3"/>
    <w:rsid w:val="00A7778D"/>
    <w:rsid w:val="00A777F2"/>
    <w:rsid w:val="00A77AB5"/>
    <w:rsid w:val="00A77CB2"/>
    <w:rsid w:val="00A80728"/>
    <w:rsid w:val="00A80795"/>
    <w:rsid w:val="00A80B92"/>
    <w:rsid w:val="00A80F38"/>
    <w:rsid w:val="00A8110A"/>
    <w:rsid w:val="00A8139D"/>
    <w:rsid w:val="00A81ACC"/>
    <w:rsid w:val="00A81E36"/>
    <w:rsid w:val="00A81E68"/>
    <w:rsid w:val="00A8204D"/>
    <w:rsid w:val="00A82207"/>
    <w:rsid w:val="00A823EF"/>
    <w:rsid w:val="00A8242D"/>
    <w:rsid w:val="00A82640"/>
    <w:rsid w:val="00A82B71"/>
    <w:rsid w:val="00A8304C"/>
    <w:rsid w:val="00A830F3"/>
    <w:rsid w:val="00A834F9"/>
    <w:rsid w:val="00A837C6"/>
    <w:rsid w:val="00A83AAF"/>
    <w:rsid w:val="00A83CB7"/>
    <w:rsid w:val="00A83EDA"/>
    <w:rsid w:val="00A843CD"/>
    <w:rsid w:val="00A84480"/>
    <w:rsid w:val="00A84D2A"/>
    <w:rsid w:val="00A8504F"/>
    <w:rsid w:val="00A852B9"/>
    <w:rsid w:val="00A85487"/>
    <w:rsid w:val="00A8561A"/>
    <w:rsid w:val="00A85654"/>
    <w:rsid w:val="00A8610A"/>
    <w:rsid w:val="00A861DC"/>
    <w:rsid w:val="00A864D4"/>
    <w:rsid w:val="00A86A9C"/>
    <w:rsid w:val="00A86BC3"/>
    <w:rsid w:val="00A86E1D"/>
    <w:rsid w:val="00A87040"/>
    <w:rsid w:val="00A87543"/>
    <w:rsid w:val="00A876B4"/>
    <w:rsid w:val="00A876C4"/>
    <w:rsid w:val="00A87B7E"/>
    <w:rsid w:val="00A87EFE"/>
    <w:rsid w:val="00A87F03"/>
    <w:rsid w:val="00A87F99"/>
    <w:rsid w:val="00A900A3"/>
    <w:rsid w:val="00A90204"/>
    <w:rsid w:val="00A908E8"/>
    <w:rsid w:val="00A90E2F"/>
    <w:rsid w:val="00A90E6E"/>
    <w:rsid w:val="00A90FC4"/>
    <w:rsid w:val="00A91010"/>
    <w:rsid w:val="00A9149D"/>
    <w:rsid w:val="00A916CF"/>
    <w:rsid w:val="00A918E3"/>
    <w:rsid w:val="00A918EB"/>
    <w:rsid w:val="00A9193B"/>
    <w:rsid w:val="00A91C4F"/>
    <w:rsid w:val="00A91D2B"/>
    <w:rsid w:val="00A93081"/>
    <w:rsid w:val="00A93151"/>
    <w:rsid w:val="00A93273"/>
    <w:rsid w:val="00A93825"/>
    <w:rsid w:val="00A93E19"/>
    <w:rsid w:val="00A93F0B"/>
    <w:rsid w:val="00A94003"/>
    <w:rsid w:val="00A94460"/>
    <w:rsid w:val="00A94CF2"/>
    <w:rsid w:val="00A94D5C"/>
    <w:rsid w:val="00A94F4C"/>
    <w:rsid w:val="00A950BD"/>
    <w:rsid w:val="00A95235"/>
    <w:rsid w:val="00A95A9B"/>
    <w:rsid w:val="00A95B43"/>
    <w:rsid w:val="00A961D9"/>
    <w:rsid w:val="00A962D5"/>
    <w:rsid w:val="00A966B7"/>
    <w:rsid w:val="00A96CE7"/>
    <w:rsid w:val="00A96DA2"/>
    <w:rsid w:val="00A96FC3"/>
    <w:rsid w:val="00A9709D"/>
    <w:rsid w:val="00A97E0E"/>
    <w:rsid w:val="00A97E44"/>
    <w:rsid w:val="00AA0956"/>
    <w:rsid w:val="00AA0F08"/>
    <w:rsid w:val="00AA0FCC"/>
    <w:rsid w:val="00AA11DD"/>
    <w:rsid w:val="00AA1343"/>
    <w:rsid w:val="00AA1462"/>
    <w:rsid w:val="00AA164C"/>
    <w:rsid w:val="00AA2044"/>
    <w:rsid w:val="00AA21E7"/>
    <w:rsid w:val="00AA221A"/>
    <w:rsid w:val="00AA2434"/>
    <w:rsid w:val="00AA269C"/>
    <w:rsid w:val="00AA2819"/>
    <w:rsid w:val="00AA2841"/>
    <w:rsid w:val="00AA2A38"/>
    <w:rsid w:val="00AA2FF8"/>
    <w:rsid w:val="00AA3103"/>
    <w:rsid w:val="00AA379F"/>
    <w:rsid w:val="00AA3BB8"/>
    <w:rsid w:val="00AA3CC8"/>
    <w:rsid w:val="00AA3D8D"/>
    <w:rsid w:val="00AA3FF3"/>
    <w:rsid w:val="00AA44B6"/>
    <w:rsid w:val="00AA4A01"/>
    <w:rsid w:val="00AA4F8D"/>
    <w:rsid w:val="00AA6972"/>
    <w:rsid w:val="00AA6EFB"/>
    <w:rsid w:val="00AA7186"/>
    <w:rsid w:val="00AA7235"/>
    <w:rsid w:val="00AA764A"/>
    <w:rsid w:val="00AA76B9"/>
    <w:rsid w:val="00AA76BC"/>
    <w:rsid w:val="00AB0053"/>
    <w:rsid w:val="00AB0493"/>
    <w:rsid w:val="00AB098C"/>
    <w:rsid w:val="00AB09C2"/>
    <w:rsid w:val="00AB0ADC"/>
    <w:rsid w:val="00AB0C85"/>
    <w:rsid w:val="00AB0D81"/>
    <w:rsid w:val="00AB207D"/>
    <w:rsid w:val="00AB223C"/>
    <w:rsid w:val="00AB2559"/>
    <w:rsid w:val="00AB2980"/>
    <w:rsid w:val="00AB2B99"/>
    <w:rsid w:val="00AB2CC9"/>
    <w:rsid w:val="00AB2D16"/>
    <w:rsid w:val="00AB3631"/>
    <w:rsid w:val="00AB3B1F"/>
    <w:rsid w:val="00AB3F29"/>
    <w:rsid w:val="00AB40EC"/>
    <w:rsid w:val="00AB4139"/>
    <w:rsid w:val="00AB4261"/>
    <w:rsid w:val="00AB4342"/>
    <w:rsid w:val="00AB44D5"/>
    <w:rsid w:val="00AB4B2E"/>
    <w:rsid w:val="00AB501B"/>
    <w:rsid w:val="00AB507A"/>
    <w:rsid w:val="00AB511D"/>
    <w:rsid w:val="00AB5213"/>
    <w:rsid w:val="00AB5563"/>
    <w:rsid w:val="00AB56B1"/>
    <w:rsid w:val="00AB593C"/>
    <w:rsid w:val="00AB5AF1"/>
    <w:rsid w:val="00AB5BAE"/>
    <w:rsid w:val="00AB5F14"/>
    <w:rsid w:val="00AB6015"/>
    <w:rsid w:val="00AB60CD"/>
    <w:rsid w:val="00AB61CD"/>
    <w:rsid w:val="00AB61D2"/>
    <w:rsid w:val="00AB61FD"/>
    <w:rsid w:val="00AB6368"/>
    <w:rsid w:val="00AB6488"/>
    <w:rsid w:val="00AB6515"/>
    <w:rsid w:val="00AB6664"/>
    <w:rsid w:val="00AB6F8A"/>
    <w:rsid w:val="00AB7167"/>
    <w:rsid w:val="00AB73AF"/>
    <w:rsid w:val="00AB7467"/>
    <w:rsid w:val="00AB7516"/>
    <w:rsid w:val="00AB7B2E"/>
    <w:rsid w:val="00AB7E79"/>
    <w:rsid w:val="00AB7F1F"/>
    <w:rsid w:val="00AC031A"/>
    <w:rsid w:val="00AC0BED"/>
    <w:rsid w:val="00AC0CAD"/>
    <w:rsid w:val="00AC0E98"/>
    <w:rsid w:val="00AC1567"/>
    <w:rsid w:val="00AC159D"/>
    <w:rsid w:val="00AC17C2"/>
    <w:rsid w:val="00AC24AF"/>
    <w:rsid w:val="00AC26A2"/>
    <w:rsid w:val="00AC2BD2"/>
    <w:rsid w:val="00AC2D4B"/>
    <w:rsid w:val="00AC2EF3"/>
    <w:rsid w:val="00AC3A8F"/>
    <w:rsid w:val="00AC3B02"/>
    <w:rsid w:val="00AC3BFE"/>
    <w:rsid w:val="00AC3E8D"/>
    <w:rsid w:val="00AC4053"/>
    <w:rsid w:val="00AC426B"/>
    <w:rsid w:val="00AC453B"/>
    <w:rsid w:val="00AC4597"/>
    <w:rsid w:val="00AC482F"/>
    <w:rsid w:val="00AC4895"/>
    <w:rsid w:val="00AC4A47"/>
    <w:rsid w:val="00AC4A64"/>
    <w:rsid w:val="00AC4B14"/>
    <w:rsid w:val="00AC4B90"/>
    <w:rsid w:val="00AC4C6F"/>
    <w:rsid w:val="00AC4E15"/>
    <w:rsid w:val="00AC5612"/>
    <w:rsid w:val="00AC5AA9"/>
    <w:rsid w:val="00AC5AC3"/>
    <w:rsid w:val="00AC5AF1"/>
    <w:rsid w:val="00AC5D29"/>
    <w:rsid w:val="00AC5FD4"/>
    <w:rsid w:val="00AC6292"/>
    <w:rsid w:val="00AC63F9"/>
    <w:rsid w:val="00AC6861"/>
    <w:rsid w:val="00AC697B"/>
    <w:rsid w:val="00AC6C11"/>
    <w:rsid w:val="00AC6DD9"/>
    <w:rsid w:val="00AC7030"/>
    <w:rsid w:val="00AC7702"/>
    <w:rsid w:val="00AC78F3"/>
    <w:rsid w:val="00AD01E6"/>
    <w:rsid w:val="00AD0B83"/>
    <w:rsid w:val="00AD0BFF"/>
    <w:rsid w:val="00AD0EA8"/>
    <w:rsid w:val="00AD10CB"/>
    <w:rsid w:val="00AD14B2"/>
    <w:rsid w:val="00AD17AA"/>
    <w:rsid w:val="00AD18E6"/>
    <w:rsid w:val="00AD1C12"/>
    <w:rsid w:val="00AD1CFC"/>
    <w:rsid w:val="00AD1DBC"/>
    <w:rsid w:val="00AD20DF"/>
    <w:rsid w:val="00AD26F0"/>
    <w:rsid w:val="00AD288A"/>
    <w:rsid w:val="00AD2B89"/>
    <w:rsid w:val="00AD2D23"/>
    <w:rsid w:val="00AD3076"/>
    <w:rsid w:val="00AD3705"/>
    <w:rsid w:val="00AD384C"/>
    <w:rsid w:val="00AD3850"/>
    <w:rsid w:val="00AD39C5"/>
    <w:rsid w:val="00AD3A13"/>
    <w:rsid w:val="00AD3BDA"/>
    <w:rsid w:val="00AD3D3F"/>
    <w:rsid w:val="00AD3E92"/>
    <w:rsid w:val="00AD4252"/>
    <w:rsid w:val="00AD4C04"/>
    <w:rsid w:val="00AD504A"/>
    <w:rsid w:val="00AD55D9"/>
    <w:rsid w:val="00AD59CC"/>
    <w:rsid w:val="00AD5B44"/>
    <w:rsid w:val="00AD5CD1"/>
    <w:rsid w:val="00AD5EFD"/>
    <w:rsid w:val="00AD6307"/>
    <w:rsid w:val="00AD6C00"/>
    <w:rsid w:val="00AD6C0F"/>
    <w:rsid w:val="00AD6DD7"/>
    <w:rsid w:val="00AD6E7C"/>
    <w:rsid w:val="00AD6F25"/>
    <w:rsid w:val="00AD70CB"/>
    <w:rsid w:val="00AD7180"/>
    <w:rsid w:val="00AD7833"/>
    <w:rsid w:val="00AD7973"/>
    <w:rsid w:val="00AD7BD6"/>
    <w:rsid w:val="00AD7BD8"/>
    <w:rsid w:val="00AD7E4A"/>
    <w:rsid w:val="00AD7EA8"/>
    <w:rsid w:val="00AD7ED2"/>
    <w:rsid w:val="00AE017F"/>
    <w:rsid w:val="00AE02B0"/>
    <w:rsid w:val="00AE0599"/>
    <w:rsid w:val="00AE061F"/>
    <w:rsid w:val="00AE06A5"/>
    <w:rsid w:val="00AE07E1"/>
    <w:rsid w:val="00AE0C12"/>
    <w:rsid w:val="00AE0EC7"/>
    <w:rsid w:val="00AE0FB7"/>
    <w:rsid w:val="00AE14D2"/>
    <w:rsid w:val="00AE162B"/>
    <w:rsid w:val="00AE17A1"/>
    <w:rsid w:val="00AE1E68"/>
    <w:rsid w:val="00AE22D1"/>
    <w:rsid w:val="00AE25E2"/>
    <w:rsid w:val="00AE2A36"/>
    <w:rsid w:val="00AE2D55"/>
    <w:rsid w:val="00AE3021"/>
    <w:rsid w:val="00AE307F"/>
    <w:rsid w:val="00AE319B"/>
    <w:rsid w:val="00AE31CD"/>
    <w:rsid w:val="00AE3202"/>
    <w:rsid w:val="00AE34CB"/>
    <w:rsid w:val="00AE35C6"/>
    <w:rsid w:val="00AE3776"/>
    <w:rsid w:val="00AE3950"/>
    <w:rsid w:val="00AE4210"/>
    <w:rsid w:val="00AE4450"/>
    <w:rsid w:val="00AE454E"/>
    <w:rsid w:val="00AE46C2"/>
    <w:rsid w:val="00AE484C"/>
    <w:rsid w:val="00AE4D8E"/>
    <w:rsid w:val="00AE5213"/>
    <w:rsid w:val="00AE5AF8"/>
    <w:rsid w:val="00AE6400"/>
    <w:rsid w:val="00AE64F0"/>
    <w:rsid w:val="00AE651C"/>
    <w:rsid w:val="00AE67C9"/>
    <w:rsid w:val="00AE67E4"/>
    <w:rsid w:val="00AE6C56"/>
    <w:rsid w:val="00AE6ECC"/>
    <w:rsid w:val="00AE705B"/>
    <w:rsid w:val="00AE74E1"/>
    <w:rsid w:val="00AE7776"/>
    <w:rsid w:val="00AE7C4A"/>
    <w:rsid w:val="00AE7D17"/>
    <w:rsid w:val="00AE7E4E"/>
    <w:rsid w:val="00AE7EC5"/>
    <w:rsid w:val="00AE7F8D"/>
    <w:rsid w:val="00AF0164"/>
    <w:rsid w:val="00AF0889"/>
    <w:rsid w:val="00AF0945"/>
    <w:rsid w:val="00AF0A16"/>
    <w:rsid w:val="00AF0B00"/>
    <w:rsid w:val="00AF0E63"/>
    <w:rsid w:val="00AF14E3"/>
    <w:rsid w:val="00AF15FB"/>
    <w:rsid w:val="00AF1643"/>
    <w:rsid w:val="00AF1B6C"/>
    <w:rsid w:val="00AF1F3B"/>
    <w:rsid w:val="00AF1F6D"/>
    <w:rsid w:val="00AF24B8"/>
    <w:rsid w:val="00AF2B67"/>
    <w:rsid w:val="00AF2C05"/>
    <w:rsid w:val="00AF37EC"/>
    <w:rsid w:val="00AF3AA8"/>
    <w:rsid w:val="00AF3E32"/>
    <w:rsid w:val="00AF422F"/>
    <w:rsid w:val="00AF42DE"/>
    <w:rsid w:val="00AF45E8"/>
    <w:rsid w:val="00AF4967"/>
    <w:rsid w:val="00AF4CAD"/>
    <w:rsid w:val="00AF4D37"/>
    <w:rsid w:val="00AF4ED2"/>
    <w:rsid w:val="00AF4F3D"/>
    <w:rsid w:val="00AF4FC3"/>
    <w:rsid w:val="00AF503D"/>
    <w:rsid w:val="00AF5406"/>
    <w:rsid w:val="00AF5481"/>
    <w:rsid w:val="00AF5521"/>
    <w:rsid w:val="00AF55C8"/>
    <w:rsid w:val="00AF57CB"/>
    <w:rsid w:val="00AF598D"/>
    <w:rsid w:val="00AF63D5"/>
    <w:rsid w:val="00AF668D"/>
    <w:rsid w:val="00AF6BB6"/>
    <w:rsid w:val="00AF6DA5"/>
    <w:rsid w:val="00AF7115"/>
    <w:rsid w:val="00AF7717"/>
    <w:rsid w:val="00AF782C"/>
    <w:rsid w:val="00AF7CA0"/>
    <w:rsid w:val="00AF7D69"/>
    <w:rsid w:val="00AF7D8F"/>
    <w:rsid w:val="00B00535"/>
    <w:rsid w:val="00B00666"/>
    <w:rsid w:val="00B00CD0"/>
    <w:rsid w:val="00B00E3B"/>
    <w:rsid w:val="00B0112B"/>
    <w:rsid w:val="00B01160"/>
    <w:rsid w:val="00B01674"/>
    <w:rsid w:val="00B0188C"/>
    <w:rsid w:val="00B01A51"/>
    <w:rsid w:val="00B01BE9"/>
    <w:rsid w:val="00B01F88"/>
    <w:rsid w:val="00B02145"/>
    <w:rsid w:val="00B0240F"/>
    <w:rsid w:val="00B024D7"/>
    <w:rsid w:val="00B02636"/>
    <w:rsid w:val="00B0274B"/>
    <w:rsid w:val="00B029F2"/>
    <w:rsid w:val="00B030D5"/>
    <w:rsid w:val="00B03247"/>
    <w:rsid w:val="00B0338C"/>
    <w:rsid w:val="00B03421"/>
    <w:rsid w:val="00B038D5"/>
    <w:rsid w:val="00B03AED"/>
    <w:rsid w:val="00B03F5F"/>
    <w:rsid w:val="00B044A7"/>
    <w:rsid w:val="00B04656"/>
    <w:rsid w:val="00B0488A"/>
    <w:rsid w:val="00B04A88"/>
    <w:rsid w:val="00B04AF4"/>
    <w:rsid w:val="00B04F6F"/>
    <w:rsid w:val="00B0519C"/>
    <w:rsid w:val="00B05366"/>
    <w:rsid w:val="00B0591C"/>
    <w:rsid w:val="00B05BE6"/>
    <w:rsid w:val="00B05C73"/>
    <w:rsid w:val="00B062C8"/>
    <w:rsid w:val="00B06744"/>
    <w:rsid w:val="00B06AAA"/>
    <w:rsid w:val="00B06BA1"/>
    <w:rsid w:val="00B06C65"/>
    <w:rsid w:val="00B06D6A"/>
    <w:rsid w:val="00B06E0A"/>
    <w:rsid w:val="00B06F2C"/>
    <w:rsid w:val="00B0726B"/>
    <w:rsid w:val="00B0728A"/>
    <w:rsid w:val="00B072CE"/>
    <w:rsid w:val="00B0760E"/>
    <w:rsid w:val="00B07630"/>
    <w:rsid w:val="00B0785F"/>
    <w:rsid w:val="00B07949"/>
    <w:rsid w:val="00B07A98"/>
    <w:rsid w:val="00B07F96"/>
    <w:rsid w:val="00B1063E"/>
    <w:rsid w:val="00B1067F"/>
    <w:rsid w:val="00B10712"/>
    <w:rsid w:val="00B107E8"/>
    <w:rsid w:val="00B10A4B"/>
    <w:rsid w:val="00B10D5D"/>
    <w:rsid w:val="00B10DD4"/>
    <w:rsid w:val="00B11239"/>
    <w:rsid w:val="00B1143B"/>
    <w:rsid w:val="00B115B2"/>
    <w:rsid w:val="00B1188E"/>
    <w:rsid w:val="00B11C20"/>
    <w:rsid w:val="00B11F62"/>
    <w:rsid w:val="00B11FD1"/>
    <w:rsid w:val="00B12846"/>
    <w:rsid w:val="00B128C6"/>
    <w:rsid w:val="00B12954"/>
    <w:rsid w:val="00B12AA7"/>
    <w:rsid w:val="00B1307C"/>
    <w:rsid w:val="00B134F9"/>
    <w:rsid w:val="00B1374C"/>
    <w:rsid w:val="00B137E7"/>
    <w:rsid w:val="00B13C80"/>
    <w:rsid w:val="00B142BB"/>
    <w:rsid w:val="00B14577"/>
    <w:rsid w:val="00B148CF"/>
    <w:rsid w:val="00B14977"/>
    <w:rsid w:val="00B14BC4"/>
    <w:rsid w:val="00B15523"/>
    <w:rsid w:val="00B15602"/>
    <w:rsid w:val="00B15B58"/>
    <w:rsid w:val="00B1603B"/>
    <w:rsid w:val="00B1631B"/>
    <w:rsid w:val="00B1681C"/>
    <w:rsid w:val="00B169C3"/>
    <w:rsid w:val="00B16BAD"/>
    <w:rsid w:val="00B171E7"/>
    <w:rsid w:val="00B1727A"/>
    <w:rsid w:val="00B17479"/>
    <w:rsid w:val="00B17576"/>
    <w:rsid w:val="00B177C5"/>
    <w:rsid w:val="00B177D6"/>
    <w:rsid w:val="00B17862"/>
    <w:rsid w:val="00B17B1E"/>
    <w:rsid w:val="00B200FD"/>
    <w:rsid w:val="00B21595"/>
    <w:rsid w:val="00B21720"/>
    <w:rsid w:val="00B217C6"/>
    <w:rsid w:val="00B218A9"/>
    <w:rsid w:val="00B219D3"/>
    <w:rsid w:val="00B21D2E"/>
    <w:rsid w:val="00B21F18"/>
    <w:rsid w:val="00B2270E"/>
    <w:rsid w:val="00B229F3"/>
    <w:rsid w:val="00B22B61"/>
    <w:rsid w:val="00B22DE7"/>
    <w:rsid w:val="00B22F32"/>
    <w:rsid w:val="00B233CB"/>
    <w:rsid w:val="00B234C7"/>
    <w:rsid w:val="00B23945"/>
    <w:rsid w:val="00B239E6"/>
    <w:rsid w:val="00B23E47"/>
    <w:rsid w:val="00B23E7F"/>
    <w:rsid w:val="00B23F2B"/>
    <w:rsid w:val="00B244AE"/>
    <w:rsid w:val="00B246A0"/>
    <w:rsid w:val="00B24BC0"/>
    <w:rsid w:val="00B24DCF"/>
    <w:rsid w:val="00B25362"/>
    <w:rsid w:val="00B2548E"/>
    <w:rsid w:val="00B25863"/>
    <w:rsid w:val="00B25910"/>
    <w:rsid w:val="00B25A7A"/>
    <w:rsid w:val="00B25F5B"/>
    <w:rsid w:val="00B26288"/>
    <w:rsid w:val="00B26668"/>
    <w:rsid w:val="00B26E4A"/>
    <w:rsid w:val="00B272A8"/>
    <w:rsid w:val="00B27D1B"/>
    <w:rsid w:val="00B30126"/>
    <w:rsid w:val="00B3018B"/>
    <w:rsid w:val="00B30972"/>
    <w:rsid w:val="00B30B8B"/>
    <w:rsid w:val="00B31467"/>
    <w:rsid w:val="00B3149F"/>
    <w:rsid w:val="00B314D0"/>
    <w:rsid w:val="00B31E30"/>
    <w:rsid w:val="00B31FE2"/>
    <w:rsid w:val="00B3205F"/>
    <w:rsid w:val="00B320F0"/>
    <w:rsid w:val="00B322D6"/>
    <w:rsid w:val="00B322FA"/>
    <w:rsid w:val="00B329C1"/>
    <w:rsid w:val="00B32C09"/>
    <w:rsid w:val="00B33554"/>
    <w:rsid w:val="00B3370D"/>
    <w:rsid w:val="00B3422A"/>
    <w:rsid w:val="00B3446D"/>
    <w:rsid w:val="00B34896"/>
    <w:rsid w:val="00B34A28"/>
    <w:rsid w:val="00B3595B"/>
    <w:rsid w:val="00B3599D"/>
    <w:rsid w:val="00B35A65"/>
    <w:rsid w:val="00B35B00"/>
    <w:rsid w:val="00B35C8A"/>
    <w:rsid w:val="00B364AF"/>
    <w:rsid w:val="00B3659D"/>
    <w:rsid w:val="00B36979"/>
    <w:rsid w:val="00B36D7A"/>
    <w:rsid w:val="00B36F31"/>
    <w:rsid w:val="00B36F8F"/>
    <w:rsid w:val="00B37204"/>
    <w:rsid w:val="00B373C2"/>
    <w:rsid w:val="00B37529"/>
    <w:rsid w:val="00B3781D"/>
    <w:rsid w:val="00B3787C"/>
    <w:rsid w:val="00B37B27"/>
    <w:rsid w:val="00B37F4D"/>
    <w:rsid w:val="00B40186"/>
    <w:rsid w:val="00B402F7"/>
    <w:rsid w:val="00B403BA"/>
    <w:rsid w:val="00B40AD7"/>
    <w:rsid w:val="00B40C56"/>
    <w:rsid w:val="00B40D11"/>
    <w:rsid w:val="00B40D6D"/>
    <w:rsid w:val="00B40E50"/>
    <w:rsid w:val="00B40F87"/>
    <w:rsid w:val="00B41159"/>
    <w:rsid w:val="00B41F86"/>
    <w:rsid w:val="00B4215E"/>
    <w:rsid w:val="00B422B5"/>
    <w:rsid w:val="00B42401"/>
    <w:rsid w:val="00B4254E"/>
    <w:rsid w:val="00B425D8"/>
    <w:rsid w:val="00B42918"/>
    <w:rsid w:val="00B42E66"/>
    <w:rsid w:val="00B430A0"/>
    <w:rsid w:val="00B430B3"/>
    <w:rsid w:val="00B4335F"/>
    <w:rsid w:val="00B436FA"/>
    <w:rsid w:val="00B43AA5"/>
    <w:rsid w:val="00B43B45"/>
    <w:rsid w:val="00B43EBD"/>
    <w:rsid w:val="00B44132"/>
    <w:rsid w:val="00B4444E"/>
    <w:rsid w:val="00B44713"/>
    <w:rsid w:val="00B4477B"/>
    <w:rsid w:val="00B45659"/>
    <w:rsid w:val="00B45783"/>
    <w:rsid w:val="00B46217"/>
    <w:rsid w:val="00B462D6"/>
    <w:rsid w:val="00B46B1D"/>
    <w:rsid w:val="00B46C5F"/>
    <w:rsid w:val="00B4735C"/>
    <w:rsid w:val="00B4736F"/>
    <w:rsid w:val="00B47386"/>
    <w:rsid w:val="00B473BD"/>
    <w:rsid w:val="00B4742E"/>
    <w:rsid w:val="00B476E7"/>
    <w:rsid w:val="00B47718"/>
    <w:rsid w:val="00B47763"/>
    <w:rsid w:val="00B477C5"/>
    <w:rsid w:val="00B47831"/>
    <w:rsid w:val="00B478D8"/>
    <w:rsid w:val="00B479FC"/>
    <w:rsid w:val="00B47CDE"/>
    <w:rsid w:val="00B5031D"/>
    <w:rsid w:val="00B50550"/>
    <w:rsid w:val="00B50774"/>
    <w:rsid w:val="00B50BE8"/>
    <w:rsid w:val="00B50CB3"/>
    <w:rsid w:val="00B50E43"/>
    <w:rsid w:val="00B50F07"/>
    <w:rsid w:val="00B516DD"/>
    <w:rsid w:val="00B51732"/>
    <w:rsid w:val="00B517AA"/>
    <w:rsid w:val="00B519E9"/>
    <w:rsid w:val="00B51F2B"/>
    <w:rsid w:val="00B51F7B"/>
    <w:rsid w:val="00B51FE6"/>
    <w:rsid w:val="00B521EA"/>
    <w:rsid w:val="00B521FE"/>
    <w:rsid w:val="00B5237C"/>
    <w:rsid w:val="00B52736"/>
    <w:rsid w:val="00B52A88"/>
    <w:rsid w:val="00B5320E"/>
    <w:rsid w:val="00B53324"/>
    <w:rsid w:val="00B53351"/>
    <w:rsid w:val="00B5374A"/>
    <w:rsid w:val="00B53A51"/>
    <w:rsid w:val="00B53B4C"/>
    <w:rsid w:val="00B53E19"/>
    <w:rsid w:val="00B5408A"/>
    <w:rsid w:val="00B5429A"/>
    <w:rsid w:val="00B54544"/>
    <w:rsid w:val="00B547C4"/>
    <w:rsid w:val="00B5556F"/>
    <w:rsid w:val="00B555C1"/>
    <w:rsid w:val="00B558D5"/>
    <w:rsid w:val="00B559B0"/>
    <w:rsid w:val="00B55B32"/>
    <w:rsid w:val="00B562C8"/>
    <w:rsid w:val="00B56FF7"/>
    <w:rsid w:val="00B575BC"/>
    <w:rsid w:val="00B576B8"/>
    <w:rsid w:val="00B579A4"/>
    <w:rsid w:val="00B57B59"/>
    <w:rsid w:val="00B60289"/>
    <w:rsid w:val="00B602B5"/>
    <w:rsid w:val="00B60895"/>
    <w:rsid w:val="00B60A1D"/>
    <w:rsid w:val="00B60D98"/>
    <w:rsid w:val="00B6105E"/>
    <w:rsid w:val="00B6111E"/>
    <w:rsid w:val="00B61AF1"/>
    <w:rsid w:val="00B61EA1"/>
    <w:rsid w:val="00B61F8D"/>
    <w:rsid w:val="00B628EE"/>
    <w:rsid w:val="00B62942"/>
    <w:rsid w:val="00B62A42"/>
    <w:rsid w:val="00B62C13"/>
    <w:rsid w:val="00B63175"/>
    <w:rsid w:val="00B6328D"/>
    <w:rsid w:val="00B632F1"/>
    <w:rsid w:val="00B63BE6"/>
    <w:rsid w:val="00B63BFE"/>
    <w:rsid w:val="00B63C47"/>
    <w:rsid w:val="00B63C72"/>
    <w:rsid w:val="00B63CD8"/>
    <w:rsid w:val="00B64925"/>
    <w:rsid w:val="00B64A25"/>
    <w:rsid w:val="00B64B3A"/>
    <w:rsid w:val="00B64BF4"/>
    <w:rsid w:val="00B64E99"/>
    <w:rsid w:val="00B6514C"/>
    <w:rsid w:val="00B656BE"/>
    <w:rsid w:val="00B6586A"/>
    <w:rsid w:val="00B65F17"/>
    <w:rsid w:val="00B66655"/>
    <w:rsid w:val="00B668BD"/>
    <w:rsid w:val="00B66AAF"/>
    <w:rsid w:val="00B66AE6"/>
    <w:rsid w:val="00B66D0F"/>
    <w:rsid w:val="00B67025"/>
    <w:rsid w:val="00B6703E"/>
    <w:rsid w:val="00B671D7"/>
    <w:rsid w:val="00B67238"/>
    <w:rsid w:val="00B676B5"/>
    <w:rsid w:val="00B67731"/>
    <w:rsid w:val="00B67C8C"/>
    <w:rsid w:val="00B701D7"/>
    <w:rsid w:val="00B7059F"/>
    <w:rsid w:val="00B705C6"/>
    <w:rsid w:val="00B7070B"/>
    <w:rsid w:val="00B70B28"/>
    <w:rsid w:val="00B70BD4"/>
    <w:rsid w:val="00B70D23"/>
    <w:rsid w:val="00B7136C"/>
    <w:rsid w:val="00B71467"/>
    <w:rsid w:val="00B71613"/>
    <w:rsid w:val="00B71A16"/>
    <w:rsid w:val="00B71BF5"/>
    <w:rsid w:val="00B71C4B"/>
    <w:rsid w:val="00B71E5D"/>
    <w:rsid w:val="00B723AF"/>
    <w:rsid w:val="00B72C22"/>
    <w:rsid w:val="00B72DD9"/>
    <w:rsid w:val="00B72E81"/>
    <w:rsid w:val="00B7321C"/>
    <w:rsid w:val="00B73267"/>
    <w:rsid w:val="00B736ED"/>
    <w:rsid w:val="00B73A73"/>
    <w:rsid w:val="00B74296"/>
    <w:rsid w:val="00B74F5E"/>
    <w:rsid w:val="00B750A6"/>
    <w:rsid w:val="00B7515E"/>
    <w:rsid w:val="00B75790"/>
    <w:rsid w:val="00B76E79"/>
    <w:rsid w:val="00B76F78"/>
    <w:rsid w:val="00B770E3"/>
    <w:rsid w:val="00B77596"/>
    <w:rsid w:val="00B77EFC"/>
    <w:rsid w:val="00B80124"/>
    <w:rsid w:val="00B80298"/>
    <w:rsid w:val="00B80327"/>
    <w:rsid w:val="00B80444"/>
    <w:rsid w:val="00B80546"/>
    <w:rsid w:val="00B80725"/>
    <w:rsid w:val="00B80A5A"/>
    <w:rsid w:val="00B80AE1"/>
    <w:rsid w:val="00B80AE4"/>
    <w:rsid w:val="00B80B7A"/>
    <w:rsid w:val="00B80BE6"/>
    <w:rsid w:val="00B80F03"/>
    <w:rsid w:val="00B81282"/>
    <w:rsid w:val="00B812EC"/>
    <w:rsid w:val="00B816CB"/>
    <w:rsid w:val="00B8170B"/>
    <w:rsid w:val="00B81C27"/>
    <w:rsid w:val="00B81C9A"/>
    <w:rsid w:val="00B81D93"/>
    <w:rsid w:val="00B82026"/>
    <w:rsid w:val="00B823E6"/>
    <w:rsid w:val="00B82521"/>
    <w:rsid w:val="00B82D2A"/>
    <w:rsid w:val="00B82DD9"/>
    <w:rsid w:val="00B82F76"/>
    <w:rsid w:val="00B83903"/>
    <w:rsid w:val="00B83CAE"/>
    <w:rsid w:val="00B83F3B"/>
    <w:rsid w:val="00B841E1"/>
    <w:rsid w:val="00B844F3"/>
    <w:rsid w:val="00B84AC2"/>
    <w:rsid w:val="00B84CCC"/>
    <w:rsid w:val="00B84F8B"/>
    <w:rsid w:val="00B852D7"/>
    <w:rsid w:val="00B8562D"/>
    <w:rsid w:val="00B857FE"/>
    <w:rsid w:val="00B85B09"/>
    <w:rsid w:val="00B85B81"/>
    <w:rsid w:val="00B85E9A"/>
    <w:rsid w:val="00B85F48"/>
    <w:rsid w:val="00B86011"/>
    <w:rsid w:val="00B860ED"/>
    <w:rsid w:val="00B86214"/>
    <w:rsid w:val="00B8645B"/>
    <w:rsid w:val="00B86624"/>
    <w:rsid w:val="00B86627"/>
    <w:rsid w:val="00B870E5"/>
    <w:rsid w:val="00B8793C"/>
    <w:rsid w:val="00B87A57"/>
    <w:rsid w:val="00B87C0B"/>
    <w:rsid w:val="00B87E51"/>
    <w:rsid w:val="00B87F1E"/>
    <w:rsid w:val="00B87F9A"/>
    <w:rsid w:val="00B905F5"/>
    <w:rsid w:val="00B909E1"/>
    <w:rsid w:val="00B90BA4"/>
    <w:rsid w:val="00B90E8A"/>
    <w:rsid w:val="00B91922"/>
    <w:rsid w:val="00B924CE"/>
    <w:rsid w:val="00B92779"/>
    <w:rsid w:val="00B92931"/>
    <w:rsid w:val="00B92932"/>
    <w:rsid w:val="00B92EDF"/>
    <w:rsid w:val="00B93299"/>
    <w:rsid w:val="00B932A4"/>
    <w:rsid w:val="00B93603"/>
    <w:rsid w:val="00B93663"/>
    <w:rsid w:val="00B937AB"/>
    <w:rsid w:val="00B937CB"/>
    <w:rsid w:val="00B93924"/>
    <w:rsid w:val="00B93EBC"/>
    <w:rsid w:val="00B94493"/>
    <w:rsid w:val="00B9464E"/>
    <w:rsid w:val="00B948D1"/>
    <w:rsid w:val="00B948FE"/>
    <w:rsid w:val="00B94C90"/>
    <w:rsid w:val="00B94E50"/>
    <w:rsid w:val="00B94E69"/>
    <w:rsid w:val="00B94E90"/>
    <w:rsid w:val="00B94F6B"/>
    <w:rsid w:val="00B94FAC"/>
    <w:rsid w:val="00B94FFB"/>
    <w:rsid w:val="00B95001"/>
    <w:rsid w:val="00B9547B"/>
    <w:rsid w:val="00B955F0"/>
    <w:rsid w:val="00B95656"/>
    <w:rsid w:val="00B95791"/>
    <w:rsid w:val="00B959A4"/>
    <w:rsid w:val="00B962BF"/>
    <w:rsid w:val="00B9659F"/>
    <w:rsid w:val="00B96815"/>
    <w:rsid w:val="00B96A3F"/>
    <w:rsid w:val="00B96D30"/>
    <w:rsid w:val="00B96E8D"/>
    <w:rsid w:val="00B97222"/>
    <w:rsid w:val="00B97B8E"/>
    <w:rsid w:val="00B97BB8"/>
    <w:rsid w:val="00B97C15"/>
    <w:rsid w:val="00B97D76"/>
    <w:rsid w:val="00BA0048"/>
    <w:rsid w:val="00BA01EC"/>
    <w:rsid w:val="00BA0325"/>
    <w:rsid w:val="00BA05DE"/>
    <w:rsid w:val="00BA0839"/>
    <w:rsid w:val="00BA0891"/>
    <w:rsid w:val="00BA08AF"/>
    <w:rsid w:val="00BA0C1C"/>
    <w:rsid w:val="00BA0E49"/>
    <w:rsid w:val="00BA113C"/>
    <w:rsid w:val="00BA142C"/>
    <w:rsid w:val="00BA1EF4"/>
    <w:rsid w:val="00BA2CDB"/>
    <w:rsid w:val="00BA3136"/>
    <w:rsid w:val="00BA341D"/>
    <w:rsid w:val="00BA3497"/>
    <w:rsid w:val="00BA355A"/>
    <w:rsid w:val="00BA37DE"/>
    <w:rsid w:val="00BA38FA"/>
    <w:rsid w:val="00BA3C31"/>
    <w:rsid w:val="00BA4454"/>
    <w:rsid w:val="00BA49B3"/>
    <w:rsid w:val="00BA4BBF"/>
    <w:rsid w:val="00BA4C6C"/>
    <w:rsid w:val="00BA4CBB"/>
    <w:rsid w:val="00BA4E30"/>
    <w:rsid w:val="00BA50D5"/>
    <w:rsid w:val="00BA5184"/>
    <w:rsid w:val="00BA56E0"/>
    <w:rsid w:val="00BA59A1"/>
    <w:rsid w:val="00BA5A5B"/>
    <w:rsid w:val="00BA5BE0"/>
    <w:rsid w:val="00BA5D1D"/>
    <w:rsid w:val="00BA618E"/>
    <w:rsid w:val="00BA6748"/>
    <w:rsid w:val="00BA6852"/>
    <w:rsid w:val="00BA6A22"/>
    <w:rsid w:val="00BA6ACE"/>
    <w:rsid w:val="00BA6CBE"/>
    <w:rsid w:val="00BA700E"/>
    <w:rsid w:val="00BA71DE"/>
    <w:rsid w:val="00BA7297"/>
    <w:rsid w:val="00BA779D"/>
    <w:rsid w:val="00BA792D"/>
    <w:rsid w:val="00BA799A"/>
    <w:rsid w:val="00BA7C7A"/>
    <w:rsid w:val="00BA7DBA"/>
    <w:rsid w:val="00BB0264"/>
    <w:rsid w:val="00BB042B"/>
    <w:rsid w:val="00BB0BE2"/>
    <w:rsid w:val="00BB0E1F"/>
    <w:rsid w:val="00BB10FB"/>
    <w:rsid w:val="00BB17FA"/>
    <w:rsid w:val="00BB19E0"/>
    <w:rsid w:val="00BB1B48"/>
    <w:rsid w:val="00BB1BF2"/>
    <w:rsid w:val="00BB1D86"/>
    <w:rsid w:val="00BB25D0"/>
    <w:rsid w:val="00BB267D"/>
    <w:rsid w:val="00BB31A6"/>
    <w:rsid w:val="00BB3714"/>
    <w:rsid w:val="00BB3839"/>
    <w:rsid w:val="00BB3C07"/>
    <w:rsid w:val="00BB3F46"/>
    <w:rsid w:val="00BB400A"/>
    <w:rsid w:val="00BB400C"/>
    <w:rsid w:val="00BB409A"/>
    <w:rsid w:val="00BB46A6"/>
    <w:rsid w:val="00BB48FD"/>
    <w:rsid w:val="00BB4910"/>
    <w:rsid w:val="00BB4B61"/>
    <w:rsid w:val="00BB4C3B"/>
    <w:rsid w:val="00BB4FDF"/>
    <w:rsid w:val="00BB512D"/>
    <w:rsid w:val="00BB533E"/>
    <w:rsid w:val="00BB5898"/>
    <w:rsid w:val="00BB5B29"/>
    <w:rsid w:val="00BB5F76"/>
    <w:rsid w:val="00BB6131"/>
    <w:rsid w:val="00BB642C"/>
    <w:rsid w:val="00BB6CD4"/>
    <w:rsid w:val="00BB6E3C"/>
    <w:rsid w:val="00BB779D"/>
    <w:rsid w:val="00BB79FE"/>
    <w:rsid w:val="00BB7BE8"/>
    <w:rsid w:val="00BC0047"/>
    <w:rsid w:val="00BC024F"/>
    <w:rsid w:val="00BC070F"/>
    <w:rsid w:val="00BC07A7"/>
    <w:rsid w:val="00BC0A11"/>
    <w:rsid w:val="00BC0A2A"/>
    <w:rsid w:val="00BC0C4A"/>
    <w:rsid w:val="00BC0F1A"/>
    <w:rsid w:val="00BC174A"/>
    <w:rsid w:val="00BC1839"/>
    <w:rsid w:val="00BC1AD6"/>
    <w:rsid w:val="00BC1E00"/>
    <w:rsid w:val="00BC22FE"/>
    <w:rsid w:val="00BC233A"/>
    <w:rsid w:val="00BC2399"/>
    <w:rsid w:val="00BC2D7D"/>
    <w:rsid w:val="00BC36DC"/>
    <w:rsid w:val="00BC3719"/>
    <w:rsid w:val="00BC3A00"/>
    <w:rsid w:val="00BC424E"/>
    <w:rsid w:val="00BC456D"/>
    <w:rsid w:val="00BC479B"/>
    <w:rsid w:val="00BC535B"/>
    <w:rsid w:val="00BC5568"/>
    <w:rsid w:val="00BC63E7"/>
    <w:rsid w:val="00BC64D7"/>
    <w:rsid w:val="00BC6573"/>
    <w:rsid w:val="00BC668E"/>
    <w:rsid w:val="00BC66AF"/>
    <w:rsid w:val="00BC690F"/>
    <w:rsid w:val="00BC6AAF"/>
    <w:rsid w:val="00BC6C5E"/>
    <w:rsid w:val="00BC6CEE"/>
    <w:rsid w:val="00BC6F7E"/>
    <w:rsid w:val="00BC7039"/>
    <w:rsid w:val="00BC72FC"/>
    <w:rsid w:val="00BC7AB3"/>
    <w:rsid w:val="00BC7C2B"/>
    <w:rsid w:val="00BD008E"/>
    <w:rsid w:val="00BD0344"/>
    <w:rsid w:val="00BD06C9"/>
    <w:rsid w:val="00BD0C5D"/>
    <w:rsid w:val="00BD0D04"/>
    <w:rsid w:val="00BD0DDC"/>
    <w:rsid w:val="00BD0FC9"/>
    <w:rsid w:val="00BD10DB"/>
    <w:rsid w:val="00BD12DC"/>
    <w:rsid w:val="00BD16AE"/>
    <w:rsid w:val="00BD18E6"/>
    <w:rsid w:val="00BD1AF6"/>
    <w:rsid w:val="00BD2127"/>
    <w:rsid w:val="00BD26B7"/>
    <w:rsid w:val="00BD2929"/>
    <w:rsid w:val="00BD2D61"/>
    <w:rsid w:val="00BD3153"/>
    <w:rsid w:val="00BD3AF6"/>
    <w:rsid w:val="00BD4805"/>
    <w:rsid w:val="00BD4A64"/>
    <w:rsid w:val="00BD55A3"/>
    <w:rsid w:val="00BD5FC6"/>
    <w:rsid w:val="00BD62A8"/>
    <w:rsid w:val="00BD66EB"/>
    <w:rsid w:val="00BD6D6C"/>
    <w:rsid w:val="00BD6E47"/>
    <w:rsid w:val="00BD744F"/>
    <w:rsid w:val="00BD7661"/>
    <w:rsid w:val="00BD76DF"/>
    <w:rsid w:val="00BD7EE1"/>
    <w:rsid w:val="00BE01AE"/>
    <w:rsid w:val="00BE0208"/>
    <w:rsid w:val="00BE064B"/>
    <w:rsid w:val="00BE0961"/>
    <w:rsid w:val="00BE0A12"/>
    <w:rsid w:val="00BE0A60"/>
    <w:rsid w:val="00BE0BBD"/>
    <w:rsid w:val="00BE0EFD"/>
    <w:rsid w:val="00BE11A5"/>
    <w:rsid w:val="00BE11C3"/>
    <w:rsid w:val="00BE1244"/>
    <w:rsid w:val="00BE1658"/>
    <w:rsid w:val="00BE18F9"/>
    <w:rsid w:val="00BE1997"/>
    <w:rsid w:val="00BE19E1"/>
    <w:rsid w:val="00BE1A00"/>
    <w:rsid w:val="00BE1BC0"/>
    <w:rsid w:val="00BE1BEF"/>
    <w:rsid w:val="00BE1F92"/>
    <w:rsid w:val="00BE207B"/>
    <w:rsid w:val="00BE250A"/>
    <w:rsid w:val="00BE26BC"/>
    <w:rsid w:val="00BE28D3"/>
    <w:rsid w:val="00BE2C48"/>
    <w:rsid w:val="00BE30C0"/>
    <w:rsid w:val="00BE35F4"/>
    <w:rsid w:val="00BE389C"/>
    <w:rsid w:val="00BE39BC"/>
    <w:rsid w:val="00BE3CE7"/>
    <w:rsid w:val="00BE3D46"/>
    <w:rsid w:val="00BE3FC1"/>
    <w:rsid w:val="00BE4081"/>
    <w:rsid w:val="00BE440C"/>
    <w:rsid w:val="00BE4806"/>
    <w:rsid w:val="00BE48A3"/>
    <w:rsid w:val="00BE4D90"/>
    <w:rsid w:val="00BE4E20"/>
    <w:rsid w:val="00BE51A5"/>
    <w:rsid w:val="00BE52EB"/>
    <w:rsid w:val="00BE5534"/>
    <w:rsid w:val="00BE55C7"/>
    <w:rsid w:val="00BE5808"/>
    <w:rsid w:val="00BE5844"/>
    <w:rsid w:val="00BE5ADE"/>
    <w:rsid w:val="00BE5B6F"/>
    <w:rsid w:val="00BE5DDE"/>
    <w:rsid w:val="00BE60AA"/>
    <w:rsid w:val="00BE632D"/>
    <w:rsid w:val="00BE6415"/>
    <w:rsid w:val="00BE65E8"/>
    <w:rsid w:val="00BE6B4A"/>
    <w:rsid w:val="00BE710B"/>
    <w:rsid w:val="00BE7208"/>
    <w:rsid w:val="00BE755F"/>
    <w:rsid w:val="00BE7666"/>
    <w:rsid w:val="00BE7984"/>
    <w:rsid w:val="00BE7B2C"/>
    <w:rsid w:val="00BF0274"/>
    <w:rsid w:val="00BF07BE"/>
    <w:rsid w:val="00BF0B69"/>
    <w:rsid w:val="00BF0E99"/>
    <w:rsid w:val="00BF0EB0"/>
    <w:rsid w:val="00BF10C7"/>
    <w:rsid w:val="00BF11C0"/>
    <w:rsid w:val="00BF131A"/>
    <w:rsid w:val="00BF136C"/>
    <w:rsid w:val="00BF1903"/>
    <w:rsid w:val="00BF1AAC"/>
    <w:rsid w:val="00BF1B79"/>
    <w:rsid w:val="00BF1BBE"/>
    <w:rsid w:val="00BF1DB0"/>
    <w:rsid w:val="00BF1E8E"/>
    <w:rsid w:val="00BF2393"/>
    <w:rsid w:val="00BF2746"/>
    <w:rsid w:val="00BF2CBA"/>
    <w:rsid w:val="00BF2FAD"/>
    <w:rsid w:val="00BF39D6"/>
    <w:rsid w:val="00BF3B4B"/>
    <w:rsid w:val="00BF3BA5"/>
    <w:rsid w:val="00BF4074"/>
    <w:rsid w:val="00BF40A0"/>
    <w:rsid w:val="00BF447F"/>
    <w:rsid w:val="00BF46BD"/>
    <w:rsid w:val="00BF482B"/>
    <w:rsid w:val="00BF4C99"/>
    <w:rsid w:val="00BF4CC0"/>
    <w:rsid w:val="00BF4CF8"/>
    <w:rsid w:val="00BF4E70"/>
    <w:rsid w:val="00BF51AE"/>
    <w:rsid w:val="00BF5FFA"/>
    <w:rsid w:val="00BF6538"/>
    <w:rsid w:val="00BF6806"/>
    <w:rsid w:val="00BF6887"/>
    <w:rsid w:val="00BF6B80"/>
    <w:rsid w:val="00BF6FFC"/>
    <w:rsid w:val="00BF70BD"/>
    <w:rsid w:val="00BF72E2"/>
    <w:rsid w:val="00BF7560"/>
    <w:rsid w:val="00BF7804"/>
    <w:rsid w:val="00BF790A"/>
    <w:rsid w:val="00BF7937"/>
    <w:rsid w:val="00BF798E"/>
    <w:rsid w:val="00C0017D"/>
    <w:rsid w:val="00C0031E"/>
    <w:rsid w:val="00C00424"/>
    <w:rsid w:val="00C0042D"/>
    <w:rsid w:val="00C004AB"/>
    <w:rsid w:val="00C004C1"/>
    <w:rsid w:val="00C00580"/>
    <w:rsid w:val="00C005B2"/>
    <w:rsid w:val="00C0060A"/>
    <w:rsid w:val="00C006FD"/>
    <w:rsid w:val="00C0071E"/>
    <w:rsid w:val="00C00EAB"/>
    <w:rsid w:val="00C01043"/>
    <w:rsid w:val="00C01204"/>
    <w:rsid w:val="00C01369"/>
    <w:rsid w:val="00C01502"/>
    <w:rsid w:val="00C01B38"/>
    <w:rsid w:val="00C01DCD"/>
    <w:rsid w:val="00C01F23"/>
    <w:rsid w:val="00C02045"/>
    <w:rsid w:val="00C020AD"/>
    <w:rsid w:val="00C023B0"/>
    <w:rsid w:val="00C03690"/>
    <w:rsid w:val="00C03C1B"/>
    <w:rsid w:val="00C03E16"/>
    <w:rsid w:val="00C04076"/>
    <w:rsid w:val="00C04248"/>
    <w:rsid w:val="00C04435"/>
    <w:rsid w:val="00C048B6"/>
    <w:rsid w:val="00C04A49"/>
    <w:rsid w:val="00C04D3C"/>
    <w:rsid w:val="00C04ED6"/>
    <w:rsid w:val="00C04F2A"/>
    <w:rsid w:val="00C04FD8"/>
    <w:rsid w:val="00C0520A"/>
    <w:rsid w:val="00C052C3"/>
    <w:rsid w:val="00C0531B"/>
    <w:rsid w:val="00C05761"/>
    <w:rsid w:val="00C05B32"/>
    <w:rsid w:val="00C05B44"/>
    <w:rsid w:val="00C05FA8"/>
    <w:rsid w:val="00C06207"/>
    <w:rsid w:val="00C06314"/>
    <w:rsid w:val="00C06366"/>
    <w:rsid w:val="00C069A4"/>
    <w:rsid w:val="00C06D7D"/>
    <w:rsid w:val="00C06ED7"/>
    <w:rsid w:val="00C06EE8"/>
    <w:rsid w:val="00C07181"/>
    <w:rsid w:val="00C07399"/>
    <w:rsid w:val="00C074B9"/>
    <w:rsid w:val="00C074D2"/>
    <w:rsid w:val="00C0775E"/>
    <w:rsid w:val="00C0776B"/>
    <w:rsid w:val="00C07A1D"/>
    <w:rsid w:val="00C07B72"/>
    <w:rsid w:val="00C07B89"/>
    <w:rsid w:val="00C07E64"/>
    <w:rsid w:val="00C07E98"/>
    <w:rsid w:val="00C101E9"/>
    <w:rsid w:val="00C108F4"/>
    <w:rsid w:val="00C10A9A"/>
    <w:rsid w:val="00C10B17"/>
    <w:rsid w:val="00C10EEB"/>
    <w:rsid w:val="00C10F13"/>
    <w:rsid w:val="00C110A9"/>
    <w:rsid w:val="00C1174A"/>
    <w:rsid w:val="00C11931"/>
    <w:rsid w:val="00C11B72"/>
    <w:rsid w:val="00C11C60"/>
    <w:rsid w:val="00C11CE8"/>
    <w:rsid w:val="00C11D2A"/>
    <w:rsid w:val="00C11E0F"/>
    <w:rsid w:val="00C12049"/>
    <w:rsid w:val="00C122FF"/>
    <w:rsid w:val="00C1272D"/>
    <w:rsid w:val="00C12915"/>
    <w:rsid w:val="00C132DC"/>
    <w:rsid w:val="00C137A4"/>
    <w:rsid w:val="00C13848"/>
    <w:rsid w:val="00C139C3"/>
    <w:rsid w:val="00C1425E"/>
    <w:rsid w:val="00C14340"/>
    <w:rsid w:val="00C14A4E"/>
    <w:rsid w:val="00C151A3"/>
    <w:rsid w:val="00C15A76"/>
    <w:rsid w:val="00C15BF9"/>
    <w:rsid w:val="00C15FFE"/>
    <w:rsid w:val="00C1663D"/>
    <w:rsid w:val="00C166F0"/>
    <w:rsid w:val="00C16824"/>
    <w:rsid w:val="00C168E8"/>
    <w:rsid w:val="00C16CF4"/>
    <w:rsid w:val="00C16D95"/>
    <w:rsid w:val="00C1705A"/>
    <w:rsid w:val="00C172C0"/>
    <w:rsid w:val="00C17691"/>
    <w:rsid w:val="00C17C6B"/>
    <w:rsid w:val="00C17D74"/>
    <w:rsid w:val="00C17D89"/>
    <w:rsid w:val="00C17E3B"/>
    <w:rsid w:val="00C20314"/>
    <w:rsid w:val="00C2072B"/>
    <w:rsid w:val="00C20A21"/>
    <w:rsid w:val="00C20A29"/>
    <w:rsid w:val="00C20E11"/>
    <w:rsid w:val="00C2130E"/>
    <w:rsid w:val="00C21599"/>
    <w:rsid w:val="00C217C9"/>
    <w:rsid w:val="00C2223E"/>
    <w:rsid w:val="00C22E13"/>
    <w:rsid w:val="00C22EF5"/>
    <w:rsid w:val="00C22F41"/>
    <w:rsid w:val="00C22FEC"/>
    <w:rsid w:val="00C231AA"/>
    <w:rsid w:val="00C232FE"/>
    <w:rsid w:val="00C234B6"/>
    <w:rsid w:val="00C23682"/>
    <w:rsid w:val="00C23FEC"/>
    <w:rsid w:val="00C24404"/>
    <w:rsid w:val="00C246D4"/>
    <w:rsid w:val="00C24991"/>
    <w:rsid w:val="00C24C9C"/>
    <w:rsid w:val="00C24D4D"/>
    <w:rsid w:val="00C25034"/>
    <w:rsid w:val="00C25115"/>
    <w:rsid w:val="00C25116"/>
    <w:rsid w:val="00C25418"/>
    <w:rsid w:val="00C255F9"/>
    <w:rsid w:val="00C257AE"/>
    <w:rsid w:val="00C259DD"/>
    <w:rsid w:val="00C25CBD"/>
    <w:rsid w:val="00C264A6"/>
    <w:rsid w:val="00C264CD"/>
    <w:rsid w:val="00C267C3"/>
    <w:rsid w:val="00C269FB"/>
    <w:rsid w:val="00C26AE9"/>
    <w:rsid w:val="00C26F9C"/>
    <w:rsid w:val="00C27A0E"/>
    <w:rsid w:val="00C27B8F"/>
    <w:rsid w:val="00C27D8F"/>
    <w:rsid w:val="00C3015A"/>
    <w:rsid w:val="00C302BA"/>
    <w:rsid w:val="00C3058F"/>
    <w:rsid w:val="00C308D9"/>
    <w:rsid w:val="00C30A4A"/>
    <w:rsid w:val="00C30D94"/>
    <w:rsid w:val="00C3120A"/>
    <w:rsid w:val="00C314E5"/>
    <w:rsid w:val="00C315DD"/>
    <w:rsid w:val="00C31848"/>
    <w:rsid w:val="00C31AF3"/>
    <w:rsid w:val="00C31D50"/>
    <w:rsid w:val="00C31DC3"/>
    <w:rsid w:val="00C31E60"/>
    <w:rsid w:val="00C32017"/>
    <w:rsid w:val="00C3203E"/>
    <w:rsid w:val="00C3253B"/>
    <w:rsid w:val="00C3257B"/>
    <w:rsid w:val="00C326DF"/>
    <w:rsid w:val="00C327BE"/>
    <w:rsid w:val="00C32A35"/>
    <w:rsid w:val="00C330F0"/>
    <w:rsid w:val="00C335E6"/>
    <w:rsid w:val="00C33CC7"/>
    <w:rsid w:val="00C33E37"/>
    <w:rsid w:val="00C34470"/>
    <w:rsid w:val="00C34612"/>
    <w:rsid w:val="00C3467B"/>
    <w:rsid w:val="00C34998"/>
    <w:rsid w:val="00C34A7E"/>
    <w:rsid w:val="00C3527B"/>
    <w:rsid w:val="00C355B1"/>
    <w:rsid w:val="00C35D49"/>
    <w:rsid w:val="00C36072"/>
    <w:rsid w:val="00C36486"/>
    <w:rsid w:val="00C36CB3"/>
    <w:rsid w:val="00C36F72"/>
    <w:rsid w:val="00C37698"/>
    <w:rsid w:val="00C37822"/>
    <w:rsid w:val="00C3788D"/>
    <w:rsid w:val="00C37E38"/>
    <w:rsid w:val="00C37FA2"/>
    <w:rsid w:val="00C402F7"/>
    <w:rsid w:val="00C405AB"/>
    <w:rsid w:val="00C40614"/>
    <w:rsid w:val="00C408E7"/>
    <w:rsid w:val="00C40AFD"/>
    <w:rsid w:val="00C410CA"/>
    <w:rsid w:val="00C411B7"/>
    <w:rsid w:val="00C4139F"/>
    <w:rsid w:val="00C41641"/>
    <w:rsid w:val="00C416F0"/>
    <w:rsid w:val="00C4172C"/>
    <w:rsid w:val="00C4193F"/>
    <w:rsid w:val="00C41A1F"/>
    <w:rsid w:val="00C41C40"/>
    <w:rsid w:val="00C41C75"/>
    <w:rsid w:val="00C41F13"/>
    <w:rsid w:val="00C42295"/>
    <w:rsid w:val="00C42508"/>
    <w:rsid w:val="00C42A07"/>
    <w:rsid w:val="00C42D8A"/>
    <w:rsid w:val="00C42FDA"/>
    <w:rsid w:val="00C434A6"/>
    <w:rsid w:val="00C43731"/>
    <w:rsid w:val="00C438E2"/>
    <w:rsid w:val="00C4394A"/>
    <w:rsid w:val="00C43B9A"/>
    <w:rsid w:val="00C43E6C"/>
    <w:rsid w:val="00C43EF1"/>
    <w:rsid w:val="00C44164"/>
    <w:rsid w:val="00C441A9"/>
    <w:rsid w:val="00C44CC1"/>
    <w:rsid w:val="00C44FAC"/>
    <w:rsid w:val="00C45119"/>
    <w:rsid w:val="00C455C2"/>
    <w:rsid w:val="00C45883"/>
    <w:rsid w:val="00C45AFD"/>
    <w:rsid w:val="00C46343"/>
    <w:rsid w:val="00C46631"/>
    <w:rsid w:val="00C46CCE"/>
    <w:rsid w:val="00C46CD0"/>
    <w:rsid w:val="00C46F4F"/>
    <w:rsid w:val="00C470D9"/>
    <w:rsid w:val="00C4728E"/>
    <w:rsid w:val="00C47511"/>
    <w:rsid w:val="00C4785D"/>
    <w:rsid w:val="00C47A2E"/>
    <w:rsid w:val="00C47C9C"/>
    <w:rsid w:val="00C47CC0"/>
    <w:rsid w:val="00C50050"/>
    <w:rsid w:val="00C50222"/>
    <w:rsid w:val="00C50466"/>
    <w:rsid w:val="00C50490"/>
    <w:rsid w:val="00C50693"/>
    <w:rsid w:val="00C5091E"/>
    <w:rsid w:val="00C50A53"/>
    <w:rsid w:val="00C50C9A"/>
    <w:rsid w:val="00C51021"/>
    <w:rsid w:val="00C51299"/>
    <w:rsid w:val="00C513A6"/>
    <w:rsid w:val="00C513B5"/>
    <w:rsid w:val="00C51C87"/>
    <w:rsid w:val="00C51CBA"/>
    <w:rsid w:val="00C51D91"/>
    <w:rsid w:val="00C5209F"/>
    <w:rsid w:val="00C52184"/>
    <w:rsid w:val="00C5224A"/>
    <w:rsid w:val="00C52255"/>
    <w:rsid w:val="00C52419"/>
    <w:rsid w:val="00C524AB"/>
    <w:rsid w:val="00C52A31"/>
    <w:rsid w:val="00C52E9A"/>
    <w:rsid w:val="00C52F79"/>
    <w:rsid w:val="00C5340C"/>
    <w:rsid w:val="00C5393A"/>
    <w:rsid w:val="00C53983"/>
    <w:rsid w:val="00C53B82"/>
    <w:rsid w:val="00C54206"/>
    <w:rsid w:val="00C543DA"/>
    <w:rsid w:val="00C544AA"/>
    <w:rsid w:val="00C548A8"/>
    <w:rsid w:val="00C54920"/>
    <w:rsid w:val="00C54A86"/>
    <w:rsid w:val="00C54DE0"/>
    <w:rsid w:val="00C54E03"/>
    <w:rsid w:val="00C552A1"/>
    <w:rsid w:val="00C555AF"/>
    <w:rsid w:val="00C55D16"/>
    <w:rsid w:val="00C55E15"/>
    <w:rsid w:val="00C55EFA"/>
    <w:rsid w:val="00C5673B"/>
    <w:rsid w:val="00C56845"/>
    <w:rsid w:val="00C56ADA"/>
    <w:rsid w:val="00C56B77"/>
    <w:rsid w:val="00C56C60"/>
    <w:rsid w:val="00C56FFB"/>
    <w:rsid w:val="00C574A6"/>
    <w:rsid w:val="00C5752D"/>
    <w:rsid w:val="00C575CD"/>
    <w:rsid w:val="00C57609"/>
    <w:rsid w:val="00C577EA"/>
    <w:rsid w:val="00C578AC"/>
    <w:rsid w:val="00C579E2"/>
    <w:rsid w:val="00C604B9"/>
    <w:rsid w:val="00C604BC"/>
    <w:rsid w:val="00C60945"/>
    <w:rsid w:val="00C60BEB"/>
    <w:rsid w:val="00C611CC"/>
    <w:rsid w:val="00C616E8"/>
    <w:rsid w:val="00C61A06"/>
    <w:rsid w:val="00C61BD2"/>
    <w:rsid w:val="00C61C23"/>
    <w:rsid w:val="00C623E1"/>
    <w:rsid w:val="00C627DF"/>
    <w:rsid w:val="00C62802"/>
    <w:rsid w:val="00C62814"/>
    <w:rsid w:val="00C63037"/>
    <w:rsid w:val="00C6317A"/>
    <w:rsid w:val="00C635BF"/>
    <w:rsid w:val="00C636D7"/>
    <w:rsid w:val="00C63A5B"/>
    <w:rsid w:val="00C63ABB"/>
    <w:rsid w:val="00C63B42"/>
    <w:rsid w:val="00C63CAD"/>
    <w:rsid w:val="00C63D00"/>
    <w:rsid w:val="00C640C5"/>
    <w:rsid w:val="00C64193"/>
    <w:rsid w:val="00C641C1"/>
    <w:rsid w:val="00C641CE"/>
    <w:rsid w:val="00C6420A"/>
    <w:rsid w:val="00C64333"/>
    <w:rsid w:val="00C6476A"/>
    <w:rsid w:val="00C64B47"/>
    <w:rsid w:val="00C650C7"/>
    <w:rsid w:val="00C6521D"/>
    <w:rsid w:val="00C65565"/>
    <w:rsid w:val="00C6586A"/>
    <w:rsid w:val="00C658E1"/>
    <w:rsid w:val="00C65C5B"/>
    <w:rsid w:val="00C65D64"/>
    <w:rsid w:val="00C65E56"/>
    <w:rsid w:val="00C65ED7"/>
    <w:rsid w:val="00C661F9"/>
    <w:rsid w:val="00C663B8"/>
    <w:rsid w:val="00C663C6"/>
    <w:rsid w:val="00C667E5"/>
    <w:rsid w:val="00C66843"/>
    <w:rsid w:val="00C66A38"/>
    <w:rsid w:val="00C66B9D"/>
    <w:rsid w:val="00C66EA1"/>
    <w:rsid w:val="00C67179"/>
    <w:rsid w:val="00C673A8"/>
    <w:rsid w:val="00C679C5"/>
    <w:rsid w:val="00C7017A"/>
    <w:rsid w:val="00C7022B"/>
    <w:rsid w:val="00C705FF"/>
    <w:rsid w:val="00C7060B"/>
    <w:rsid w:val="00C7070D"/>
    <w:rsid w:val="00C7095D"/>
    <w:rsid w:val="00C70F16"/>
    <w:rsid w:val="00C71B4A"/>
    <w:rsid w:val="00C71BDE"/>
    <w:rsid w:val="00C72037"/>
    <w:rsid w:val="00C720D7"/>
    <w:rsid w:val="00C72178"/>
    <w:rsid w:val="00C72381"/>
    <w:rsid w:val="00C7243A"/>
    <w:rsid w:val="00C7254D"/>
    <w:rsid w:val="00C725B0"/>
    <w:rsid w:val="00C72702"/>
    <w:rsid w:val="00C7276B"/>
    <w:rsid w:val="00C728C3"/>
    <w:rsid w:val="00C72A39"/>
    <w:rsid w:val="00C72C05"/>
    <w:rsid w:val="00C72F65"/>
    <w:rsid w:val="00C72FB9"/>
    <w:rsid w:val="00C73064"/>
    <w:rsid w:val="00C7319E"/>
    <w:rsid w:val="00C73920"/>
    <w:rsid w:val="00C7396D"/>
    <w:rsid w:val="00C73DF0"/>
    <w:rsid w:val="00C73EB2"/>
    <w:rsid w:val="00C7403F"/>
    <w:rsid w:val="00C74260"/>
    <w:rsid w:val="00C74282"/>
    <w:rsid w:val="00C74A8D"/>
    <w:rsid w:val="00C74B8B"/>
    <w:rsid w:val="00C74DF9"/>
    <w:rsid w:val="00C74FB6"/>
    <w:rsid w:val="00C751D1"/>
    <w:rsid w:val="00C75462"/>
    <w:rsid w:val="00C75695"/>
    <w:rsid w:val="00C7570E"/>
    <w:rsid w:val="00C7570F"/>
    <w:rsid w:val="00C75B9E"/>
    <w:rsid w:val="00C75C08"/>
    <w:rsid w:val="00C75CEC"/>
    <w:rsid w:val="00C76298"/>
    <w:rsid w:val="00C765BD"/>
    <w:rsid w:val="00C766B2"/>
    <w:rsid w:val="00C76727"/>
    <w:rsid w:val="00C76902"/>
    <w:rsid w:val="00C76913"/>
    <w:rsid w:val="00C769AD"/>
    <w:rsid w:val="00C76A65"/>
    <w:rsid w:val="00C76B5A"/>
    <w:rsid w:val="00C76E1B"/>
    <w:rsid w:val="00C76E5F"/>
    <w:rsid w:val="00C7732C"/>
    <w:rsid w:val="00C774DF"/>
    <w:rsid w:val="00C77616"/>
    <w:rsid w:val="00C77963"/>
    <w:rsid w:val="00C77C43"/>
    <w:rsid w:val="00C77CE9"/>
    <w:rsid w:val="00C77DD3"/>
    <w:rsid w:val="00C801A8"/>
    <w:rsid w:val="00C8020B"/>
    <w:rsid w:val="00C806D2"/>
    <w:rsid w:val="00C8074E"/>
    <w:rsid w:val="00C8114A"/>
    <w:rsid w:val="00C81391"/>
    <w:rsid w:val="00C816FC"/>
    <w:rsid w:val="00C81B7B"/>
    <w:rsid w:val="00C81B83"/>
    <w:rsid w:val="00C81BD6"/>
    <w:rsid w:val="00C81C08"/>
    <w:rsid w:val="00C81D40"/>
    <w:rsid w:val="00C81DB2"/>
    <w:rsid w:val="00C81DCB"/>
    <w:rsid w:val="00C81F1F"/>
    <w:rsid w:val="00C82045"/>
    <w:rsid w:val="00C82051"/>
    <w:rsid w:val="00C8213F"/>
    <w:rsid w:val="00C8298A"/>
    <w:rsid w:val="00C82DE6"/>
    <w:rsid w:val="00C82E4E"/>
    <w:rsid w:val="00C83988"/>
    <w:rsid w:val="00C83A16"/>
    <w:rsid w:val="00C83D09"/>
    <w:rsid w:val="00C84416"/>
    <w:rsid w:val="00C844A9"/>
    <w:rsid w:val="00C84CA3"/>
    <w:rsid w:val="00C84DCB"/>
    <w:rsid w:val="00C8532B"/>
    <w:rsid w:val="00C8552F"/>
    <w:rsid w:val="00C85C3F"/>
    <w:rsid w:val="00C85DA0"/>
    <w:rsid w:val="00C85DCE"/>
    <w:rsid w:val="00C860F4"/>
    <w:rsid w:val="00C862BA"/>
    <w:rsid w:val="00C86652"/>
    <w:rsid w:val="00C86DCA"/>
    <w:rsid w:val="00C871D1"/>
    <w:rsid w:val="00C873DE"/>
    <w:rsid w:val="00C8752C"/>
    <w:rsid w:val="00C87563"/>
    <w:rsid w:val="00C87777"/>
    <w:rsid w:val="00C87C0F"/>
    <w:rsid w:val="00C87CD0"/>
    <w:rsid w:val="00C87E3D"/>
    <w:rsid w:val="00C87F0F"/>
    <w:rsid w:val="00C90061"/>
    <w:rsid w:val="00C9029E"/>
    <w:rsid w:val="00C905A1"/>
    <w:rsid w:val="00C907E0"/>
    <w:rsid w:val="00C9086A"/>
    <w:rsid w:val="00C90BC7"/>
    <w:rsid w:val="00C91123"/>
    <w:rsid w:val="00C91474"/>
    <w:rsid w:val="00C91488"/>
    <w:rsid w:val="00C91739"/>
    <w:rsid w:val="00C9194B"/>
    <w:rsid w:val="00C91A89"/>
    <w:rsid w:val="00C91C21"/>
    <w:rsid w:val="00C91FA2"/>
    <w:rsid w:val="00C9231B"/>
    <w:rsid w:val="00C924B7"/>
    <w:rsid w:val="00C92725"/>
    <w:rsid w:val="00C92CBD"/>
    <w:rsid w:val="00C930BE"/>
    <w:rsid w:val="00C93491"/>
    <w:rsid w:val="00C937C6"/>
    <w:rsid w:val="00C93856"/>
    <w:rsid w:val="00C93A92"/>
    <w:rsid w:val="00C93CF0"/>
    <w:rsid w:val="00C93DCB"/>
    <w:rsid w:val="00C93F31"/>
    <w:rsid w:val="00C93FCF"/>
    <w:rsid w:val="00C94164"/>
    <w:rsid w:val="00C94A2B"/>
    <w:rsid w:val="00C94A86"/>
    <w:rsid w:val="00C953E6"/>
    <w:rsid w:val="00C95469"/>
    <w:rsid w:val="00C95668"/>
    <w:rsid w:val="00C958B8"/>
    <w:rsid w:val="00C95BE7"/>
    <w:rsid w:val="00C95BF3"/>
    <w:rsid w:val="00C95BF9"/>
    <w:rsid w:val="00C96327"/>
    <w:rsid w:val="00C96396"/>
    <w:rsid w:val="00C96403"/>
    <w:rsid w:val="00C966EA"/>
    <w:rsid w:val="00C9689E"/>
    <w:rsid w:val="00C96A46"/>
    <w:rsid w:val="00C96AE4"/>
    <w:rsid w:val="00C96CDD"/>
    <w:rsid w:val="00C96DB9"/>
    <w:rsid w:val="00C96E9D"/>
    <w:rsid w:val="00C9706B"/>
    <w:rsid w:val="00C971BC"/>
    <w:rsid w:val="00C97430"/>
    <w:rsid w:val="00C9753B"/>
    <w:rsid w:val="00C97755"/>
    <w:rsid w:val="00C97C06"/>
    <w:rsid w:val="00C97D05"/>
    <w:rsid w:val="00C97D08"/>
    <w:rsid w:val="00CA01FB"/>
    <w:rsid w:val="00CA03A7"/>
    <w:rsid w:val="00CA03BF"/>
    <w:rsid w:val="00CA03EA"/>
    <w:rsid w:val="00CA0575"/>
    <w:rsid w:val="00CA06C6"/>
    <w:rsid w:val="00CA099E"/>
    <w:rsid w:val="00CA09F5"/>
    <w:rsid w:val="00CA0BC9"/>
    <w:rsid w:val="00CA1050"/>
    <w:rsid w:val="00CA1161"/>
    <w:rsid w:val="00CA123D"/>
    <w:rsid w:val="00CA1261"/>
    <w:rsid w:val="00CA15FD"/>
    <w:rsid w:val="00CA17A4"/>
    <w:rsid w:val="00CA19F1"/>
    <w:rsid w:val="00CA1A35"/>
    <w:rsid w:val="00CA1A9C"/>
    <w:rsid w:val="00CA248A"/>
    <w:rsid w:val="00CA26BF"/>
    <w:rsid w:val="00CA30C2"/>
    <w:rsid w:val="00CA335B"/>
    <w:rsid w:val="00CA3B15"/>
    <w:rsid w:val="00CA3E41"/>
    <w:rsid w:val="00CA3F4D"/>
    <w:rsid w:val="00CA4126"/>
    <w:rsid w:val="00CA4279"/>
    <w:rsid w:val="00CA42E3"/>
    <w:rsid w:val="00CA4511"/>
    <w:rsid w:val="00CA4589"/>
    <w:rsid w:val="00CA462B"/>
    <w:rsid w:val="00CA4757"/>
    <w:rsid w:val="00CA51B3"/>
    <w:rsid w:val="00CA5249"/>
    <w:rsid w:val="00CA53A6"/>
    <w:rsid w:val="00CA53C4"/>
    <w:rsid w:val="00CA55B3"/>
    <w:rsid w:val="00CA55C4"/>
    <w:rsid w:val="00CA58A6"/>
    <w:rsid w:val="00CA5934"/>
    <w:rsid w:val="00CA5D35"/>
    <w:rsid w:val="00CA60D3"/>
    <w:rsid w:val="00CA6253"/>
    <w:rsid w:val="00CA65D3"/>
    <w:rsid w:val="00CA65F7"/>
    <w:rsid w:val="00CA6767"/>
    <w:rsid w:val="00CA67B9"/>
    <w:rsid w:val="00CA6A28"/>
    <w:rsid w:val="00CA6A78"/>
    <w:rsid w:val="00CA6E5C"/>
    <w:rsid w:val="00CA6E5D"/>
    <w:rsid w:val="00CA7295"/>
    <w:rsid w:val="00CA74B7"/>
    <w:rsid w:val="00CA74DA"/>
    <w:rsid w:val="00CA75E1"/>
    <w:rsid w:val="00CB0672"/>
    <w:rsid w:val="00CB07D3"/>
    <w:rsid w:val="00CB0D66"/>
    <w:rsid w:val="00CB0E93"/>
    <w:rsid w:val="00CB1495"/>
    <w:rsid w:val="00CB187F"/>
    <w:rsid w:val="00CB1A77"/>
    <w:rsid w:val="00CB20EE"/>
    <w:rsid w:val="00CB2107"/>
    <w:rsid w:val="00CB25B7"/>
    <w:rsid w:val="00CB282A"/>
    <w:rsid w:val="00CB28FF"/>
    <w:rsid w:val="00CB3520"/>
    <w:rsid w:val="00CB35EE"/>
    <w:rsid w:val="00CB461A"/>
    <w:rsid w:val="00CB4C1E"/>
    <w:rsid w:val="00CB4F5E"/>
    <w:rsid w:val="00CB4FCA"/>
    <w:rsid w:val="00CB512F"/>
    <w:rsid w:val="00CB5154"/>
    <w:rsid w:val="00CB52C5"/>
    <w:rsid w:val="00CB5403"/>
    <w:rsid w:val="00CB5497"/>
    <w:rsid w:val="00CB5C8F"/>
    <w:rsid w:val="00CB67FB"/>
    <w:rsid w:val="00CB69C6"/>
    <w:rsid w:val="00CB6C3A"/>
    <w:rsid w:val="00CB6DB8"/>
    <w:rsid w:val="00CB739B"/>
    <w:rsid w:val="00CB766C"/>
    <w:rsid w:val="00CB7B60"/>
    <w:rsid w:val="00CB7DBE"/>
    <w:rsid w:val="00CC0033"/>
    <w:rsid w:val="00CC064D"/>
    <w:rsid w:val="00CC06E0"/>
    <w:rsid w:val="00CC08D6"/>
    <w:rsid w:val="00CC0AE8"/>
    <w:rsid w:val="00CC0B2F"/>
    <w:rsid w:val="00CC0B6E"/>
    <w:rsid w:val="00CC1074"/>
    <w:rsid w:val="00CC122E"/>
    <w:rsid w:val="00CC13C4"/>
    <w:rsid w:val="00CC1E47"/>
    <w:rsid w:val="00CC2B5E"/>
    <w:rsid w:val="00CC3243"/>
    <w:rsid w:val="00CC348C"/>
    <w:rsid w:val="00CC3519"/>
    <w:rsid w:val="00CC3542"/>
    <w:rsid w:val="00CC376F"/>
    <w:rsid w:val="00CC380B"/>
    <w:rsid w:val="00CC3CD3"/>
    <w:rsid w:val="00CC3D21"/>
    <w:rsid w:val="00CC4051"/>
    <w:rsid w:val="00CC42AD"/>
    <w:rsid w:val="00CC4D5C"/>
    <w:rsid w:val="00CC4E2F"/>
    <w:rsid w:val="00CC54F7"/>
    <w:rsid w:val="00CC594F"/>
    <w:rsid w:val="00CC5FB0"/>
    <w:rsid w:val="00CC6255"/>
    <w:rsid w:val="00CC6D83"/>
    <w:rsid w:val="00CC77F7"/>
    <w:rsid w:val="00CC7801"/>
    <w:rsid w:val="00CC7905"/>
    <w:rsid w:val="00CC7972"/>
    <w:rsid w:val="00CD01AA"/>
    <w:rsid w:val="00CD052C"/>
    <w:rsid w:val="00CD055B"/>
    <w:rsid w:val="00CD05AB"/>
    <w:rsid w:val="00CD05F7"/>
    <w:rsid w:val="00CD07F4"/>
    <w:rsid w:val="00CD0C3E"/>
    <w:rsid w:val="00CD0E80"/>
    <w:rsid w:val="00CD0EEF"/>
    <w:rsid w:val="00CD17AF"/>
    <w:rsid w:val="00CD194E"/>
    <w:rsid w:val="00CD1ED4"/>
    <w:rsid w:val="00CD2028"/>
    <w:rsid w:val="00CD216C"/>
    <w:rsid w:val="00CD2579"/>
    <w:rsid w:val="00CD2BD9"/>
    <w:rsid w:val="00CD2E94"/>
    <w:rsid w:val="00CD3396"/>
    <w:rsid w:val="00CD39C4"/>
    <w:rsid w:val="00CD3D5C"/>
    <w:rsid w:val="00CD3F27"/>
    <w:rsid w:val="00CD4162"/>
    <w:rsid w:val="00CD420F"/>
    <w:rsid w:val="00CD4369"/>
    <w:rsid w:val="00CD445A"/>
    <w:rsid w:val="00CD4E61"/>
    <w:rsid w:val="00CD554C"/>
    <w:rsid w:val="00CD597E"/>
    <w:rsid w:val="00CD5A00"/>
    <w:rsid w:val="00CD5D5E"/>
    <w:rsid w:val="00CD5E4D"/>
    <w:rsid w:val="00CD60A6"/>
    <w:rsid w:val="00CD639E"/>
    <w:rsid w:val="00CD6A33"/>
    <w:rsid w:val="00CD6EA9"/>
    <w:rsid w:val="00CD6FED"/>
    <w:rsid w:val="00CD7260"/>
    <w:rsid w:val="00CD7307"/>
    <w:rsid w:val="00CD78F4"/>
    <w:rsid w:val="00CD7A6D"/>
    <w:rsid w:val="00CD7B45"/>
    <w:rsid w:val="00CD7C06"/>
    <w:rsid w:val="00CD7FC2"/>
    <w:rsid w:val="00CE094E"/>
    <w:rsid w:val="00CE0A99"/>
    <w:rsid w:val="00CE0C2F"/>
    <w:rsid w:val="00CE0CC3"/>
    <w:rsid w:val="00CE0F1E"/>
    <w:rsid w:val="00CE1037"/>
    <w:rsid w:val="00CE1560"/>
    <w:rsid w:val="00CE1599"/>
    <w:rsid w:val="00CE163A"/>
    <w:rsid w:val="00CE168C"/>
    <w:rsid w:val="00CE1E78"/>
    <w:rsid w:val="00CE207D"/>
    <w:rsid w:val="00CE25BF"/>
    <w:rsid w:val="00CE2786"/>
    <w:rsid w:val="00CE2B18"/>
    <w:rsid w:val="00CE2B98"/>
    <w:rsid w:val="00CE2EAF"/>
    <w:rsid w:val="00CE316F"/>
    <w:rsid w:val="00CE3E23"/>
    <w:rsid w:val="00CE417C"/>
    <w:rsid w:val="00CE4279"/>
    <w:rsid w:val="00CE45F5"/>
    <w:rsid w:val="00CE4FFD"/>
    <w:rsid w:val="00CE50EF"/>
    <w:rsid w:val="00CE52B3"/>
    <w:rsid w:val="00CE5AF1"/>
    <w:rsid w:val="00CE5C0F"/>
    <w:rsid w:val="00CE5ED3"/>
    <w:rsid w:val="00CE62E6"/>
    <w:rsid w:val="00CE660F"/>
    <w:rsid w:val="00CE6C10"/>
    <w:rsid w:val="00CE6CFB"/>
    <w:rsid w:val="00CE6DA8"/>
    <w:rsid w:val="00CE7269"/>
    <w:rsid w:val="00CE7A17"/>
    <w:rsid w:val="00CE7A5B"/>
    <w:rsid w:val="00CE7D32"/>
    <w:rsid w:val="00CE7DBF"/>
    <w:rsid w:val="00CE7F9C"/>
    <w:rsid w:val="00CE7FF3"/>
    <w:rsid w:val="00CF0501"/>
    <w:rsid w:val="00CF05E3"/>
    <w:rsid w:val="00CF08AC"/>
    <w:rsid w:val="00CF0A8A"/>
    <w:rsid w:val="00CF0B02"/>
    <w:rsid w:val="00CF1425"/>
    <w:rsid w:val="00CF14A3"/>
    <w:rsid w:val="00CF15FD"/>
    <w:rsid w:val="00CF1983"/>
    <w:rsid w:val="00CF1A0F"/>
    <w:rsid w:val="00CF1B1F"/>
    <w:rsid w:val="00CF1B2B"/>
    <w:rsid w:val="00CF1E63"/>
    <w:rsid w:val="00CF1F3F"/>
    <w:rsid w:val="00CF21A2"/>
    <w:rsid w:val="00CF2737"/>
    <w:rsid w:val="00CF2ABC"/>
    <w:rsid w:val="00CF2BCB"/>
    <w:rsid w:val="00CF2C4E"/>
    <w:rsid w:val="00CF2D08"/>
    <w:rsid w:val="00CF2DCC"/>
    <w:rsid w:val="00CF3652"/>
    <w:rsid w:val="00CF3C01"/>
    <w:rsid w:val="00CF42B5"/>
    <w:rsid w:val="00CF43A2"/>
    <w:rsid w:val="00CF4824"/>
    <w:rsid w:val="00CF4983"/>
    <w:rsid w:val="00CF50EF"/>
    <w:rsid w:val="00CF5193"/>
    <w:rsid w:val="00CF519C"/>
    <w:rsid w:val="00CF5531"/>
    <w:rsid w:val="00CF56BA"/>
    <w:rsid w:val="00CF574C"/>
    <w:rsid w:val="00CF5A87"/>
    <w:rsid w:val="00CF60BA"/>
    <w:rsid w:val="00CF656E"/>
    <w:rsid w:val="00CF6661"/>
    <w:rsid w:val="00CF67F6"/>
    <w:rsid w:val="00CF73E8"/>
    <w:rsid w:val="00CF7678"/>
    <w:rsid w:val="00CF79C9"/>
    <w:rsid w:val="00D00249"/>
    <w:rsid w:val="00D005A9"/>
    <w:rsid w:val="00D007E0"/>
    <w:rsid w:val="00D00B9F"/>
    <w:rsid w:val="00D0113A"/>
    <w:rsid w:val="00D013EC"/>
    <w:rsid w:val="00D018F6"/>
    <w:rsid w:val="00D01984"/>
    <w:rsid w:val="00D01EE6"/>
    <w:rsid w:val="00D025BD"/>
    <w:rsid w:val="00D02B76"/>
    <w:rsid w:val="00D02B86"/>
    <w:rsid w:val="00D02D33"/>
    <w:rsid w:val="00D03B70"/>
    <w:rsid w:val="00D03C75"/>
    <w:rsid w:val="00D0411E"/>
    <w:rsid w:val="00D04137"/>
    <w:rsid w:val="00D04657"/>
    <w:rsid w:val="00D04CFE"/>
    <w:rsid w:val="00D04D2F"/>
    <w:rsid w:val="00D04F67"/>
    <w:rsid w:val="00D05A16"/>
    <w:rsid w:val="00D063D6"/>
    <w:rsid w:val="00D0668B"/>
    <w:rsid w:val="00D068A1"/>
    <w:rsid w:val="00D06D60"/>
    <w:rsid w:val="00D06F77"/>
    <w:rsid w:val="00D070D1"/>
    <w:rsid w:val="00D075FF"/>
    <w:rsid w:val="00D07909"/>
    <w:rsid w:val="00D0797E"/>
    <w:rsid w:val="00D07C7B"/>
    <w:rsid w:val="00D104A5"/>
    <w:rsid w:val="00D10A02"/>
    <w:rsid w:val="00D11098"/>
    <w:rsid w:val="00D1152D"/>
    <w:rsid w:val="00D118FE"/>
    <w:rsid w:val="00D11BDD"/>
    <w:rsid w:val="00D11CB1"/>
    <w:rsid w:val="00D11F32"/>
    <w:rsid w:val="00D1233F"/>
    <w:rsid w:val="00D12DED"/>
    <w:rsid w:val="00D12E48"/>
    <w:rsid w:val="00D12F74"/>
    <w:rsid w:val="00D1326C"/>
    <w:rsid w:val="00D134FD"/>
    <w:rsid w:val="00D135A1"/>
    <w:rsid w:val="00D13A03"/>
    <w:rsid w:val="00D13AB0"/>
    <w:rsid w:val="00D13B41"/>
    <w:rsid w:val="00D13CC6"/>
    <w:rsid w:val="00D13CCC"/>
    <w:rsid w:val="00D140A3"/>
    <w:rsid w:val="00D14890"/>
    <w:rsid w:val="00D14BBF"/>
    <w:rsid w:val="00D14DA3"/>
    <w:rsid w:val="00D152FF"/>
    <w:rsid w:val="00D1532B"/>
    <w:rsid w:val="00D158A2"/>
    <w:rsid w:val="00D15BD7"/>
    <w:rsid w:val="00D15BDB"/>
    <w:rsid w:val="00D164A1"/>
    <w:rsid w:val="00D165CC"/>
    <w:rsid w:val="00D16817"/>
    <w:rsid w:val="00D1683D"/>
    <w:rsid w:val="00D1686A"/>
    <w:rsid w:val="00D168A2"/>
    <w:rsid w:val="00D16A0A"/>
    <w:rsid w:val="00D16CE5"/>
    <w:rsid w:val="00D17305"/>
    <w:rsid w:val="00D1774C"/>
    <w:rsid w:val="00D17C3F"/>
    <w:rsid w:val="00D17D2F"/>
    <w:rsid w:val="00D17F2A"/>
    <w:rsid w:val="00D201CB"/>
    <w:rsid w:val="00D20216"/>
    <w:rsid w:val="00D2037C"/>
    <w:rsid w:val="00D2051F"/>
    <w:rsid w:val="00D20925"/>
    <w:rsid w:val="00D20EFE"/>
    <w:rsid w:val="00D20F18"/>
    <w:rsid w:val="00D2106E"/>
    <w:rsid w:val="00D21368"/>
    <w:rsid w:val="00D217B1"/>
    <w:rsid w:val="00D21801"/>
    <w:rsid w:val="00D21805"/>
    <w:rsid w:val="00D21A39"/>
    <w:rsid w:val="00D21D3F"/>
    <w:rsid w:val="00D21FC6"/>
    <w:rsid w:val="00D220B5"/>
    <w:rsid w:val="00D22405"/>
    <w:rsid w:val="00D224E9"/>
    <w:rsid w:val="00D22754"/>
    <w:rsid w:val="00D22816"/>
    <w:rsid w:val="00D22AAE"/>
    <w:rsid w:val="00D22C00"/>
    <w:rsid w:val="00D22D8F"/>
    <w:rsid w:val="00D23084"/>
    <w:rsid w:val="00D2310F"/>
    <w:rsid w:val="00D234CA"/>
    <w:rsid w:val="00D23503"/>
    <w:rsid w:val="00D23DDF"/>
    <w:rsid w:val="00D23EA4"/>
    <w:rsid w:val="00D24131"/>
    <w:rsid w:val="00D2426B"/>
    <w:rsid w:val="00D2438A"/>
    <w:rsid w:val="00D24482"/>
    <w:rsid w:val="00D24501"/>
    <w:rsid w:val="00D2479C"/>
    <w:rsid w:val="00D248B5"/>
    <w:rsid w:val="00D24979"/>
    <w:rsid w:val="00D24B65"/>
    <w:rsid w:val="00D24E64"/>
    <w:rsid w:val="00D2523E"/>
    <w:rsid w:val="00D256CC"/>
    <w:rsid w:val="00D258E1"/>
    <w:rsid w:val="00D2607D"/>
    <w:rsid w:val="00D26519"/>
    <w:rsid w:val="00D2654D"/>
    <w:rsid w:val="00D26B23"/>
    <w:rsid w:val="00D26B3B"/>
    <w:rsid w:val="00D26C9C"/>
    <w:rsid w:val="00D27127"/>
    <w:rsid w:val="00D27502"/>
    <w:rsid w:val="00D27657"/>
    <w:rsid w:val="00D27862"/>
    <w:rsid w:val="00D27864"/>
    <w:rsid w:val="00D27B58"/>
    <w:rsid w:val="00D3031A"/>
    <w:rsid w:val="00D307F6"/>
    <w:rsid w:val="00D30878"/>
    <w:rsid w:val="00D30E59"/>
    <w:rsid w:val="00D30E61"/>
    <w:rsid w:val="00D31464"/>
    <w:rsid w:val="00D31472"/>
    <w:rsid w:val="00D3158F"/>
    <w:rsid w:val="00D31687"/>
    <w:rsid w:val="00D3177C"/>
    <w:rsid w:val="00D31850"/>
    <w:rsid w:val="00D31B84"/>
    <w:rsid w:val="00D32892"/>
    <w:rsid w:val="00D32B32"/>
    <w:rsid w:val="00D32CDD"/>
    <w:rsid w:val="00D32CEA"/>
    <w:rsid w:val="00D32E9B"/>
    <w:rsid w:val="00D33014"/>
    <w:rsid w:val="00D33082"/>
    <w:rsid w:val="00D3326D"/>
    <w:rsid w:val="00D33329"/>
    <w:rsid w:val="00D3340E"/>
    <w:rsid w:val="00D335F2"/>
    <w:rsid w:val="00D337AA"/>
    <w:rsid w:val="00D339DD"/>
    <w:rsid w:val="00D33A16"/>
    <w:rsid w:val="00D33BC0"/>
    <w:rsid w:val="00D33E17"/>
    <w:rsid w:val="00D33E45"/>
    <w:rsid w:val="00D33FF0"/>
    <w:rsid w:val="00D34424"/>
    <w:rsid w:val="00D34467"/>
    <w:rsid w:val="00D347BD"/>
    <w:rsid w:val="00D3487C"/>
    <w:rsid w:val="00D34938"/>
    <w:rsid w:val="00D34A20"/>
    <w:rsid w:val="00D3561D"/>
    <w:rsid w:val="00D358AB"/>
    <w:rsid w:val="00D35B12"/>
    <w:rsid w:val="00D35E3E"/>
    <w:rsid w:val="00D362CB"/>
    <w:rsid w:val="00D3653D"/>
    <w:rsid w:val="00D3666A"/>
    <w:rsid w:val="00D36BBD"/>
    <w:rsid w:val="00D3727D"/>
    <w:rsid w:val="00D37466"/>
    <w:rsid w:val="00D375A0"/>
    <w:rsid w:val="00D3779B"/>
    <w:rsid w:val="00D37885"/>
    <w:rsid w:val="00D379A7"/>
    <w:rsid w:val="00D37A6C"/>
    <w:rsid w:val="00D37F32"/>
    <w:rsid w:val="00D40294"/>
    <w:rsid w:val="00D4083F"/>
    <w:rsid w:val="00D41A08"/>
    <w:rsid w:val="00D41A63"/>
    <w:rsid w:val="00D42140"/>
    <w:rsid w:val="00D42180"/>
    <w:rsid w:val="00D425E2"/>
    <w:rsid w:val="00D42A38"/>
    <w:rsid w:val="00D43042"/>
    <w:rsid w:val="00D43225"/>
    <w:rsid w:val="00D43241"/>
    <w:rsid w:val="00D4326C"/>
    <w:rsid w:val="00D432F7"/>
    <w:rsid w:val="00D43365"/>
    <w:rsid w:val="00D442D1"/>
    <w:rsid w:val="00D444CB"/>
    <w:rsid w:val="00D44D2D"/>
    <w:rsid w:val="00D44EA5"/>
    <w:rsid w:val="00D44EB3"/>
    <w:rsid w:val="00D45346"/>
    <w:rsid w:val="00D45370"/>
    <w:rsid w:val="00D45396"/>
    <w:rsid w:val="00D453C7"/>
    <w:rsid w:val="00D4541D"/>
    <w:rsid w:val="00D4551C"/>
    <w:rsid w:val="00D455BD"/>
    <w:rsid w:val="00D455F2"/>
    <w:rsid w:val="00D456BF"/>
    <w:rsid w:val="00D4597F"/>
    <w:rsid w:val="00D45BC9"/>
    <w:rsid w:val="00D45C30"/>
    <w:rsid w:val="00D462AC"/>
    <w:rsid w:val="00D4636E"/>
    <w:rsid w:val="00D463D3"/>
    <w:rsid w:val="00D465EF"/>
    <w:rsid w:val="00D46A09"/>
    <w:rsid w:val="00D46B51"/>
    <w:rsid w:val="00D46D3A"/>
    <w:rsid w:val="00D470D7"/>
    <w:rsid w:val="00D47113"/>
    <w:rsid w:val="00D4721B"/>
    <w:rsid w:val="00D4767F"/>
    <w:rsid w:val="00D47767"/>
    <w:rsid w:val="00D5031B"/>
    <w:rsid w:val="00D50999"/>
    <w:rsid w:val="00D50F78"/>
    <w:rsid w:val="00D512B2"/>
    <w:rsid w:val="00D516A4"/>
    <w:rsid w:val="00D51B77"/>
    <w:rsid w:val="00D51F1A"/>
    <w:rsid w:val="00D51F2E"/>
    <w:rsid w:val="00D5220A"/>
    <w:rsid w:val="00D52E82"/>
    <w:rsid w:val="00D532E4"/>
    <w:rsid w:val="00D539C3"/>
    <w:rsid w:val="00D53D15"/>
    <w:rsid w:val="00D54016"/>
    <w:rsid w:val="00D54AAA"/>
    <w:rsid w:val="00D55201"/>
    <w:rsid w:val="00D55873"/>
    <w:rsid w:val="00D560BA"/>
    <w:rsid w:val="00D5634F"/>
    <w:rsid w:val="00D566BF"/>
    <w:rsid w:val="00D56D25"/>
    <w:rsid w:val="00D56E7D"/>
    <w:rsid w:val="00D5793E"/>
    <w:rsid w:val="00D57AA2"/>
    <w:rsid w:val="00D57C5F"/>
    <w:rsid w:val="00D57C62"/>
    <w:rsid w:val="00D57CBC"/>
    <w:rsid w:val="00D57EC7"/>
    <w:rsid w:val="00D57F39"/>
    <w:rsid w:val="00D601E3"/>
    <w:rsid w:val="00D609E9"/>
    <w:rsid w:val="00D60B6A"/>
    <w:rsid w:val="00D60BC9"/>
    <w:rsid w:val="00D61535"/>
    <w:rsid w:val="00D61B02"/>
    <w:rsid w:val="00D61F47"/>
    <w:rsid w:val="00D61FD5"/>
    <w:rsid w:val="00D6204C"/>
    <w:rsid w:val="00D62066"/>
    <w:rsid w:val="00D6224F"/>
    <w:rsid w:val="00D625F8"/>
    <w:rsid w:val="00D62AE6"/>
    <w:rsid w:val="00D62B08"/>
    <w:rsid w:val="00D63718"/>
    <w:rsid w:val="00D6383C"/>
    <w:rsid w:val="00D63EBB"/>
    <w:rsid w:val="00D63F20"/>
    <w:rsid w:val="00D64265"/>
    <w:rsid w:val="00D64403"/>
    <w:rsid w:val="00D64580"/>
    <w:rsid w:val="00D647AD"/>
    <w:rsid w:val="00D647FA"/>
    <w:rsid w:val="00D648D4"/>
    <w:rsid w:val="00D648FA"/>
    <w:rsid w:val="00D64A09"/>
    <w:rsid w:val="00D64F39"/>
    <w:rsid w:val="00D65931"/>
    <w:rsid w:val="00D65A96"/>
    <w:rsid w:val="00D66115"/>
    <w:rsid w:val="00D66163"/>
    <w:rsid w:val="00D661D1"/>
    <w:rsid w:val="00D66243"/>
    <w:rsid w:val="00D663A2"/>
    <w:rsid w:val="00D66779"/>
    <w:rsid w:val="00D667C7"/>
    <w:rsid w:val="00D66C10"/>
    <w:rsid w:val="00D66CF9"/>
    <w:rsid w:val="00D66D70"/>
    <w:rsid w:val="00D66F03"/>
    <w:rsid w:val="00D67152"/>
    <w:rsid w:val="00D67B3C"/>
    <w:rsid w:val="00D67CD3"/>
    <w:rsid w:val="00D67EB3"/>
    <w:rsid w:val="00D702EF"/>
    <w:rsid w:val="00D70BAE"/>
    <w:rsid w:val="00D70BEC"/>
    <w:rsid w:val="00D7107E"/>
    <w:rsid w:val="00D710BC"/>
    <w:rsid w:val="00D71617"/>
    <w:rsid w:val="00D71D25"/>
    <w:rsid w:val="00D71D92"/>
    <w:rsid w:val="00D71F74"/>
    <w:rsid w:val="00D7255E"/>
    <w:rsid w:val="00D7266A"/>
    <w:rsid w:val="00D7298E"/>
    <w:rsid w:val="00D73065"/>
    <w:rsid w:val="00D73482"/>
    <w:rsid w:val="00D73B76"/>
    <w:rsid w:val="00D73E04"/>
    <w:rsid w:val="00D74017"/>
    <w:rsid w:val="00D740FA"/>
    <w:rsid w:val="00D74647"/>
    <w:rsid w:val="00D746D8"/>
    <w:rsid w:val="00D748A5"/>
    <w:rsid w:val="00D74D4A"/>
    <w:rsid w:val="00D75198"/>
    <w:rsid w:val="00D759A6"/>
    <w:rsid w:val="00D75AC1"/>
    <w:rsid w:val="00D75F16"/>
    <w:rsid w:val="00D76225"/>
    <w:rsid w:val="00D76426"/>
    <w:rsid w:val="00D7677A"/>
    <w:rsid w:val="00D76812"/>
    <w:rsid w:val="00D769D8"/>
    <w:rsid w:val="00D76BFA"/>
    <w:rsid w:val="00D76BFB"/>
    <w:rsid w:val="00D76D6E"/>
    <w:rsid w:val="00D76DAE"/>
    <w:rsid w:val="00D7754B"/>
    <w:rsid w:val="00D778CE"/>
    <w:rsid w:val="00D7799C"/>
    <w:rsid w:val="00D77C21"/>
    <w:rsid w:val="00D80088"/>
    <w:rsid w:val="00D80841"/>
    <w:rsid w:val="00D809D3"/>
    <w:rsid w:val="00D80ABB"/>
    <w:rsid w:val="00D80CB5"/>
    <w:rsid w:val="00D81A65"/>
    <w:rsid w:val="00D81E01"/>
    <w:rsid w:val="00D82447"/>
    <w:rsid w:val="00D82455"/>
    <w:rsid w:val="00D824FE"/>
    <w:rsid w:val="00D82CF1"/>
    <w:rsid w:val="00D8339A"/>
    <w:rsid w:val="00D834E3"/>
    <w:rsid w:val="00D83843"/>
    <w:rsid w:val="00D838CD"/>
    <w:rsid w:val="00D83AD1"/>
    <w:rsid w:val="00D83DB7"/>
    <w:rsid w:val="00D8412E"/>
    <w:rsid w:val="00D842A0"/>
    <w:rsid w:val="00D842DA"/>
    <w:rsid w:val="00D84403"/>
    <w:rsid w:val="00D84541"/>
    <w:rsid w:val="00D8513B"/>
    <w:rsid w:val="00D85581"/>
    <w:rsid w:val="00D855A9"/>
    <w:rsid w:val="00D85632"/>
    <w:rsid w:val="00D85741"/>
    <w:rsid w:val="00D85C34"/>
    <w:rsid w:val="00D85F94"/>
    <w:rsid w:val="00D8659F"/>
    <w:rsid w:val="00D87100"/>
    <w:rsid w:val="00D87214"/>
    <w:rsid w:val="00D8776C"/>
    <w:rsid w:val="00D8793F"/>
    <w:rsid w:val="00D87B7A"/>
    <w:rsid w:val="00D90030"/>
    <w:rsid w:val="00D901F1"/>
    <w:rsid w:val="00D90348"/>
    <w:rsid w:val="00D907B5"/>
    <w:rsid w:val="00D907BB"/>
    <w:rsid w:val="00D90E3A"/>
    <w:rsid w:val="00D914EA"/>
    <w:rsid w:val="00D915AE"/>
    <w:rsid w:val="00D9189F"/>
    <w:rsid w:val="00D92064"/>
    <w:rsid w:val="00D924D9"/>
    <w:rsid w:val="00D92601"/>
    <w:rsid w:val="00D92775"/>
    <w:rsid w:val="00D9296A"/>
    <w:rsid w:val="00D92CAD"/>
    <w:rsid w:val="00D93061"/>
    <w:rsid w:val="00D9378B"/>
    <w:rsid w:val="00D93B37"/>
    <w:rsid w:val="00D93C36"/>
    <w:rsid w:val="00D93DDC"/>
    <w:rsid w:val="00D94065"/>
    <w:rsid w:val="00D94113"/>
    <w:rsid w:val="00D941AE"/>
    <w:rsid w:val="00D94A9D"/>
    <w:rsid w:val="00D94D00"/>
    <w:rsid w:val="00D956FA"/>
    <w:rsid w:val="00D95A11"/>
    <w:rsid w:val="00D95C8C"/>
    <w:rsid w:val="00D95CA1"/>
    <w:rsid w:val="00D95EB8"/>
    <w:rsid w:val="00D9612A"/>
    <w:rsid w:val="00D962AD"/>
    <w:rsid w:val="00D9634F"/>
    <w:rsid w:val="00D9635E"/>
    <w:rsid w:val="00D967AD"/>
    <w:rsid w:val="00D96839"/>
    <w:rsid w:val="00D968F1"/>
    <w:rsid w:val="00D96C4A"/>
    <w:rsid w:val="00D970DB"/>
    <w:rsid w:val="00D9712F"/>
    <w:rsid w:val="00D972DC"/>
    <w:rsid w:val="00D97403"/>
    <w:rsid w:val="00D97A4D"/>
    <w:rsid w:val="00DA00A4"/>
    <w:rsid w:val="00DA0250"/>
    <w:rsid w:val="00DA07A9"/>
    <w:rsid w:val="00DA0BDB"/>
    <w:rsid w:val="00DA0F87"/>
    <w:rsid w:val="00DA10F4"/>
    <w:rsid w:val="00DA13B5"/>
    <w:rsid w:val="00DA164C"/>
    <w:rsid w:val="00DA1BDC"/>
    <w:rsid w:val="00DA1C98"/>
    <w:rsid w:val="00DA1DA5"/>
    <w:rsid w:val="00DA1E7C"/>
    <w:rsid w:val="00DA1FE2"/>
    <w:rsid w:val="00DA2098"/>
    <w:rsid w:val="00DA219A"/>
    <w:rsid w:val="00DA21F5"/>
    <w:rsid w:val="00DA3235"/>
    <w:rsid w:val="00DA32B7"/>
    <w:rsid w:val="00DA36E0"/>
    <w:rsid w:val="00DA38BC"/>
    <w:rsid w:val="00DA3CC9"/>
    <w:rsid w:val="00DA3EB2"/>
    <w:rsid w:val="00DA46D9"/>
    <w:rsid w:val="00DA47B2"/>
    <w:rsid w:val="00DA4BEB"/>
    <w:rsid w:val="00DA4CAE"/>
    <w:rsid w:val="00DA50B7"/>
    <w:rsid w:val="00DA5365"/>
    <w:rsid w:val="00DA57C4"/>
    <w:rsid w:val="00DA5F2E"/>
    <w:rsid w:val="00DA62C7"/>
    <w:rsid w:val="00DA63D9"/>
    <w:rsid w:val="00DA642D"/>
    <w:rsid w:val="00DA64DA"/>
    <w:rsid w:val="00DA6B07"/>
    <w:rsid w:val="00DA6C9A"/>
    <w:rsid w:val="00DA70CD"/>
    <w:rsid w:val="00DA735B"/>
    <w:rsid w:val="00DA761D"/>
    <w:rsid w:val="00DA7A1B"/>
    <w:rsid w:val="00DA7E15"/>
    <w:rsid w:val="00DB0012"/>
    <w:rsid w:val="00DB060A"/>
    <w:rsid w:val="00DB0735"/>
    <w:rsid w:val="00DB0837"/>
    <w:rsid w:val="00DB0872"/>
    <w:rsid w:val="00DB08EA"/>
    <w:rsid w:val="00DB0EB6"/>
    <w:rsid w:val="00DB1428"/>
    <w:rsid w:val="00DB1505"/>
    <w:rsid w:val="00DB1661"/>
    <w:rsid w:val="00DB17A1"/>
    <w:rsid w:val="00DB1805"/>
    <w:rsid w:val="00DB188D"/>
    <w:rsid w:val="00DB1B3E"/>
    <w:rsid w:val="00DB1B96"/>
    <w:rsid w:val="00DB1D90"/>
    <w:rsid w:val="00DB22DE"/>
    <w:rsid w:val="00DB240E"/>
    <w:rsid w:val="00DB2424"/>
    <w:rsid w:val="00DB2718"/>
    <w:rsid w:val="00DB2851"/>
    <w:rsid w:val="00DB28A2"/>
    <w:rsid w:val="00DB2B1D"/>
    <w:rsid w:val="00DB3187"/>
    <w:rsid w:val="00DB3675"/>
    <w:rsid w:val="00DB36F8"/>
    <w:rsid w:val="00DB37AD"/>
    <w:rsid w:val="00DB3A0F"/>
    <w:rsid w:val="00DB3E13"/>
    <w:rsid w:val="00DB444D"/>
    <w:rsid w:val="00DB49F9"/>
    <w:rsid w:val="00DB4CE9"/>
    <w:rsid w:val="00DB5809"/>
    <w:rsid w:val="00DB61FF"/>
    <w:rsid w:val="00DB6635"/>
    <w:rsid w:val="00DB69B6"/>
    <w:rsid w:val="00DB6A7B"/>
    <w:rsid w:val="00DB6B05"/>
    <w:rsid w:val="00DB6B0D"/>
    <w:rsid w:val="00DB6E3B"/>
    <w:rsid w:val="00DB70F1"/>
    <w:rsid w:val="00DB7477"/>
    <w:rsid w:val="00DB74C1"/>
    <w:rsid w:val="00DB75C9"/>
    <w:rsid w:val="00DB7ABB"/>
    <w:rsid w:val="00DB7B0B"/>
    <w:rsid w:val="00DB7B9F"/>
    <w:rsid w:val="00DB7D1E"/>
    <w:rsid w:val="00DB7D7F"/>
    <w:rsid w:val="00DC004D"/>
    <w:rsid w:val="00DC0263"/>
    <w:rsid w:val="00DC02C0"/>
    <w:rsid w:val="00DC0501"/>
    <w:rsid w:val="00DC0620"/>
    <w:rsid w:val="00DC1076"/>
    <w:rsid w:val="00DC138A"/>
    <w:rsid w:val="00DC1696"/>
    <w:rsid w:val="00DC207D"/>
    <w:rsid w:val="00DC20B6"/>
    <w:rsid w:val="00DC24AD"/>
    <w:rsid w:val="00DC25D2"/>
    <w:rsid w:val="00DC2600"/>
    <w:rsid w:val="00DC2690"/>
    <w:rsid w:val="00DC2BEB"/>
    <w:rsid w:val="00DC2F6A"/>
    <w:rsid w:val="00DC2F8A"/>
    <w:rsid w:val="00DC3263"/>
    <w:rsid w:val="00DC347C"/>
    <w:rsid w:val="00DC34E2"/>
    <w:rsid w:val="00DC374E"/>
    <w:rsid w:val="00DC3924"/>
    <w:rsid w:val="00DC3ACA"/>
    <w:rsid w:val="00DC3BC6"/>
    <w:rsid w:val="00DC3C91"/>
    <w:rsid w:val="00DC4472"/>
    <w:rsid w:val="00DC4702"/>
    <w:rsid w:val="00DC4B31"/>
    <w:rsid w:val="00DC4C6F"/>
    <w:rsid w:val="00DC5134"/>
    <w:rsid w:val="00DC5515"/>
    <w:rsid w:val="00DC5CC1"/>
    <w:rsid w:val="00DC5E1C"/>
    <w:rsid w:val="00DC61F5"/>
    <w:rsid w:val="00DC63F2"/>
    <w:rsid w:val="00DC67CC"/>
    <w:rsid w:val="00DC6809"/>
    <w:rsid w:val="00DC6A57"/>
    <w:rsid w:val="00DC6AAA"/>
    <w:rsid w:val="00DC6CAA"/>
    <w:rsid w:val="00DC6FB1"/>
    <w:rsid w:val="00DC732F"/>
    <w:rsid w:val="00DC74FD"/>
    <w:rsid w:val="00DC76C1"/>
    <w:rsid w:val="00DC77F9"/>
    <w:rsid w:val="00DC7B10"/>
    <w:rsid w:val="00DC7DAA"/>
    <w:rsid w:val="00DC7FAD"/>
    <w:rsid w:val="00DC7FBD"/>
    <w:rsid w:val="00DD0DD0"/>
    <w:rsid w:val="00DD0E47"/>
    <w:rsid w:val="00DD0E63"/>
    <w:rsid w:val="00DD0FEC"/>
    <w:rsid w:val="00DD1460"/>
    <w:rsid w:val="00DD1AF2"/>
    <w:rsid w:val="00DD1D2A"/>
    <w:rsid w:val="00DD1D5D"/>
    <w:rsid w:val="00DD1E1A"/>
    <w:rsid w:val="00DD2057"/>
    <w:rsid w:val="00DD20A2"/>
    <w:rsid w:val="00DD20C3"/>
    <w:rsid w:val="00DD22EB"/>
    <w:rsid w:val="00DD2606"/>
    <w:rsid w:val="00DD261C"/>
    <w:rsid w:val="00DD2781"/>
    <w:rsid w:val="00DD29FD"/>
    <w:rsid w:val="00DD2C67"/>
    <w:rsid w:val="00DD2F08"/>
    <w:rsid w:val="00DD3346"/>
    <w:rsid w:val="00DD373A"/>
    <w:rsid w:val="00DD37A9"/>
    <w:rsid w:val="00DD4086"/>
    <w:rsid w:val="00DD432A"/>
    <w:rsid w:val="00DD45FA"/>
    <w:rsid w:val="00DD4B3A"/>
    <w:rsid w:val="00DD4D82"/>
    <w:rsid w:val="00DD4D8D"/>
    <w:rsid w:val="00DD4EA9"/>
    <w:rsid w:val="00DD510A"/>
    <w:rsid w:val="00DD51E5"/>
    <w:rsid w:val="00DD5256"/>
    <w:rsid w:val="00DD52A4"/>
    <w:rsid w:val="00DD5CAF"/>
    <w:rsid w:val="00DD66A3"/>
    <w:rsid w:val="00DD6790"/>
    <w:rsid w:val="00DD67A6"/>
    <w:rsid w:val="00DD6B9D"/>
    <w:rsid w:val="00DD6C7F"/>
    <w:rsid w:val="00DD6DBB"/>
    <w:rsid w:val="00DD6EF1"/>
    <w:rsid w:val="00DD7172"/>
    <w:rsid w:val="00DD748F"/>
    <w:rsid w:val="00DD77F8"/>
    <w:rsid w:val="00DE05B9"/>
    <w:rsid w:val="00DE081B"/>
    <w:rsid w:val="00DE0A9F"/>
    <w:rsid w:val="00DE0CD3"/>
    <w:rsid w:val="00DE10B0"/>
    <w:rsid w:val="00DE10E7"/>
    <w:rsid w:val="00DE12C3"/>
    <w:rsid w:val="00DE1719"/>
    <w:rsid w:val="00DE18ED"/>
    <w:rsid w:val="00DE1986"/>
    <w:rsid w:val="00DE1DFE"/>
    <w:rsid w:val="00DE1E12"/>
    <w:rsid w:val="00DE1EB5"/>
    <w:rsid w:val="00DE26F7"/>
    <w:rsid w:val="00DE275C"/>
    <w:rsid w:val="00DE2DCE"/>
    <w:rsid w:val="00DE2F16"/>
    <w:rsid w:val="00DE2FC4"/>
    <w:rsid w:val="00DE3794"/>
    <w:rsid w:val="00DE387A"/>
    <w:rsid w:val="00DE38B8"/>
    <w:rsid w:val="00DE38E0"/>
    <w:rsid w:val="00DE39F0"/>
    <w:rsid w:val="00DE42AC"/>
    <w:rsid w:val="00DE42B0"/>
    <w:rsid w:val="00DE465C"/>
    <w:rsid w:val="00DE4848"/>
    <w:rsid w:val="00DE4926"/>
    <w:rsid w:val="00DE4BFF"/>
    <w:rsid w:val="00DE4C4A"/>
    <w:rsid w:val="00DE4C5C"/>
    <w:rsid w:val="00DE4F83"/>
    <w:rsid w:val="00DE60AC"/>
    <w:rsid w:val="00DE60D3"/>
    <w:rsid w:val="00DE6329"/>
    <w:rsid w:val="00DE6B26"/>
    <w:rsid w:val="00DE70A0"/>
    <w:rsid w:val="00DE70AB"/>
    <w:rsid w:val="00DE7463"/>
    <w:rsid w:val="00DE76E6"/>
    <w:rsid w:val="00DE7D02"/>
    <w:rsid w:val="00DE7D6D"/>
    <w:rsid w:val="00DE7D88"/>
    <w:rsid w:val="00DF0009"/>
    <w:rsid w:val="00DF011C"/>
    <w:rsid w:val="00DF0470"/>
    <w:rsid w:val="00DF0589"/>
    <w:rsid w:val="00DF05B1"/>
    <w:rsid w:val="00DF0842"/>
    <w:rsid w:val="00DF0D44"/>
    <w:rsid w:val="00DF17C4"/>
    <w:rsid w:val="00DF1C39"/>
    <w:rsid w:val="00DF1CB5"/>
    <w:rsid w:val="00DF1F1D"/>
    <w:rsid w:val="00DF1F58"/>
    <w:rsid w:val="00DF1FC9"/>
    <w:rsid w:val="00DF2567"/>
    <w:rsid w:val="00DF265E"/>
    <w:rsid w:val="00DF269A"/>
    <w:rsid w:val="00DF285C"/>
    <w:rsid w:val="00DF3A8B"/>
    <w:rsid w:val="00DF3BD7"/>
    <w:rsid w:val="00DF3CF5"/>
    <w:rsid w:val="00DF3D3A"/>
    <w:rsid w:val="00DF3E03"/>
    <w:rsid w:val="00DF3FF3"/>
    <w:rsid w:val="00DF401E"/>
    <w:rsid w:val="00DF4163"/>
    <w:rsid w:val="00DF4428"/>
    <w:rsid w:val="00DF496B"/>
    <w:rsid w:val="00DF4977"/>
    <w:rsid w:val="00DF4997"/>
    <w:rsid w:val="00DF4B4A"/>
    <w:rsid w:val="00DF4CF8"/>
    <w:rsid w:val="00DF4D22"/>
    <w:rsid w:val="00DF5073"/>
    <w:rsid w:val="00DF50ED"/>
    <w:rsid w:val="00DF5236"/>
    <w:rsid w:val="00DF52EC"/>
    <w:rsid w:val="00DF5417"/>
    <w:rsid w:val="00DF5534"/>
    <w:rsid w:val="00DF5CB5"/>
    <w:rsid w:val="00DF5F40"/>
    <w:rsid w:val="00DF61BB"/>
    <w:rsid w:val="00DF6252"/>
    <w:rsid w:val="00DF696E"/>
    <w:rsid w:val="00DF6B3E"/>
    <w:rsid w:val="00DF6BD4"/>
    <w:rsid w:val="00DF6EA7"/>
    <w:rsid w:val="00DF726A"/>
    <w:rsid w:val="00DF72EC"/>
    <w:rsid w:val="00DF7680"/>
    <w:rsid w:val="00DF7928"/>
    <w:rsid w:val="00DF7FD7"/>
    <w:rsid w:val="00E00195"/>
    <w:rsid w:val="00E00343"/>
    <w:rsid w:val="00E00516"/>
    <w:rsid w:val="00E005FE"/>
    <w:rsid w:val="00E0105B"/>
    <w:rsid w:val="00E01502"/>
    <w:rsid w:val="00E017A5"/>
    <w:rsid w:val="00E01816"/>
    <w:rsid w:val="00E01B6F"/>
    <w:rsid w:val="00E01E37"/>
    <w:rsid w:val="00E01EFC"/>
    <w:rsid w:val="00E025A9"/>
    <w:rsid w:val="00E026CD"/>
    <w:rsid w:val="00E02863"/>
    <w:rsid w:val="00E02912"/>
    <w:rsid w:val="00E029FE"/>
    <w:rsid w:val="00E02E90"/>
    <w:rsid w:val="00E0300A"/>
    <w:rsid w:val="00E0316D"/>
    <w:rsid w:val="00E031BD"/>
    <w:rsid w:val="00E032F0"/>
    <w:rsid w:val="00E03320"/>
    <w:rsid w:val="00E033AB"/>
    <w:rsid w:val="00E0342E"/>
    <w:rsid w:val="00E03955"/>
    <w:rsid w:val="00E03CD2"/>
    <w:rsid w:val="00E03D17"/>
    <w:rsid w:val="00E04017"/>
    <w:rsid w:val="00E0484E"/>
    <w:rsid w:val="00E0499C"/>
    <w:rsid w:val="00E049D7"/>
    <w:rsid w:val="00E04C07"/>
    <w:rsid w:val="00E05135"/>
    <w:rsid w:val="00E05153"/>
    <w:rsid w:val="00E052AE"/>
    <w:rsid w:val="00E05886"/>
    <w:rsid w:val="00E05951"/>
    <w:rsid w:val="00E05C15"/>
    <w:rsid w:val="00E05E78"/>
    <w:rsid w:val="00E06027"/>
    <w:rsid w:val="00E06047"/>
    <w:rsid w:val="00E063D0"/>
    <w:rsid w:val="00E06695"/>
    <w:rsid w:val="00E06A0A"/>
    <w:rsid w:val="00E06DF7"/>
    <w:rsid w:val="00E071B0"/>
    <w:rsid w:val="00E075C8"/>
    <w:rsid w:val="00E07601"/>
    <w:rsid w:val="00E0763B"/>
    <w:rsid w:val="00E079A3"/>
    <w:rsid w:val="00E07D3A"/>
    <w:rsid w:val="00E101AE"/>
    <w:rsid w:val="00E10DF1"/>
    <w:rsid w:val="00E10ECD"/>
    <w:rsid w:val="00E11241"/>
    <w:rsid w:val="00E11350"/>
    <w:rsid w:val="00E117F5"/>
    <w:rsid w:val="00E11EDF"/>
    <w:rsid w:val="00E11F44"/>
    <w:rsid w:val="00E12109"/>
    <w:rsid w:val="00E12168"/>
    <w:rsid w:val="00E1252D"/>
    <w:rsid w:val="00E126B5"/>
    <w:rsid w:val="00E12AC1"/>
    <w:rsid w:val="00E12F72"/>
    <w:rsid w:val="00E12FB8"/>
    <w:rsid w:val="00E131FE"/>
    <w:rsid w:val="00E131FF"/>
    <w:rsid w:val="00E132E0"/>
    <w:rsid w:val="00E13363"/>
    <w:rsid w:val="00E14A3D"/>
    <w:rsid w:val="00E14D81"/>
    <w:rsid w:val="00E14D8F"/>
    <w:rsid w:val="00E14FC1"/>
    <w:rsid w:val="00E15260"/>
    <w:rsid w:val="00E1533B"/>
    <w:rsid w:val="00E153F4"/>
    <w:rsid w:val="00E1586A"/>
    <w:rsid w:val="00E15A23"/>
    <w:rsid w:val="00E15B62"/>
    <w:rsid w:val="00E15DD7"/>
    <w:rsid w:val="00E15EA1"/>
    <w:rsid w:val="00E15F05"/>
    <w:rsid w:val="00E15FE4"/>
    <w:rsid w:val="00E160D5"/>
    <w:rsid w:val="00E16145"/>
    <w:rsid w:val="00E16191"/>
    <w:rsid w:val="00E16799"/>
    <w:rsid w:val="00E1695C"/>
    <w:rsid w:val="00E16A36"/>
    <w:rsid w:val="00E16D46"/>
    <w:rsid w:val="00E1732C"/>
    <w:rsid w:val="00E17559"/>
    <w:rsid w:val="00E17987"/>
    <w:rsid w:val="00E17BCC"/>
    <w:rsid w:val="00E201B7"/>
    <w:rsid w:val="00E2057C"/>
    <w:rsid w:val="00E2066C"/>
    <w:rsid w:val="00E20F52"/>
    <w:rsid w:val="00E21288"/>
    <w:rsid w:val="00E2129C"/>
    <w:rsid w:val="00E2155E"/>
    <w:rsid w:val="00E21593"/>
    <w:rsid w:val="00E21BC8"/>
    <w:rsid w:val="00E2220D"/>
    <w:rsid w:val="00E2222B"/>
    <w:rsid w:val="00E224C1"/>
    <w:rsid w:val="00E229AD"/>
    <w:rsid w:val="00E22B32"/>
    <w:rsid w:val="00E22FB9"/>
    <w:rsid w:val="00E233D6"/>
    <w:rsid w:val="00E23481"/>
    <w:rsid w:val="00E2355E"/>
    <w:rsid w:val="00E235A3"/>
    <w:rsid w:val="00E23702"/>
    <w:rsid w:val="00E23B4D"/>
    <w:rsid w:val="00E23BDA"/>
    <w:rsid w:val="00E240CB"/>
    <w:rsid w:val="00E241E1"/>
    <w:rsid w:val="00E24744"/>
    <w:rsid w:val="00E24CCA"/>
    <w:rsid w:val="00E24CE2"/>
    <w:rsid w:val="00E25337"/>
    <w:rsid w:val="00E2541B"/>
    <w:rsid w:val="00E2618C"/>
    <w:rsid w:val="00E264CA"/>
    <w:rsid w:val="00E2756F"/>
    <w:rsid w:val="00E27800"/>
    <w:rsid w:val="00E27A32"/>
    <w:rsid w:val="00E27D43"/>
    <w:rsid w:val="00E301DA"/>
    <w:rsid w:val="00E30CFA"/>
    <w:rsid w:val="00E30E1F"/>
    <w:rsid w:val="00E30FA6"/>
    <w:rsid w:val="00E3135F"/>
    <w:rsid w:val="00E314AB"/>
    <w:rsid w:val="00E316F8"/>
    <w:rsid w:val="00E320FB"/>
    <w:rsid w:val="00E3241B"/>
    <w:rsid w:val="00E3243E"/>
    <w:rsid w:val="00E32D04"/>
    <w:rsid w:val="00E32E89"/>
    <w:rsid w:val="00E33119"/>
    <w:rsid w:val="00E335E2"/>
    <w:rsid w:val="00E33DA1"/>
    <w:rsid w:val="00E33DCD"/>
    <w:rsid w:val="00E34279"/>
    <w:rsid w:val="00E34280"/>
    <w:rsid w:val="00E342EA"/>
    <w:rsid w:val="00E345DF"/>
    <w:rsid w:val="00E349CB"/>
    <w:rsid w:val="00E34A15"/>
    <w:rsid w:val="00E34BF4"/>
    <w:rsid w:val="00E34C11"/>
    <w:rsid w:val="00E34CD2"/>
    <w:rsid w:val="00E35067"/>
    <w:rsid w:val="00E3552D"/>
    <w:rsid w:val="00E355E1"/>
    <w:rsid w:val="00E355F0"/>
    <w:rsid w:val="00E35653"/>
    <w:rsid w:val="00E35993"/>
    <w:rsid w:val="00E35AEB"/>
    <w:rsid w:val="00E36210"/>
    <w:rsid w:val="00E36529"/>
    <w:rsid w:val="00E36623"/>
    <w:rsid w:val="00E36698"/>
    <w:rsid w:val="00E36FD5"/>
    <w:rsid w:val="00E370F3"/>
    <w:rsid w:val="00E3761B"/>
    <w:rsid w:val="00E37C64"/>
    <w:rsid w:val="00E37E26"/>
    <w:rsid w:val="00E37E45"/>
    <w:rsid w:val="00E37EDD"/>
    <w:rsid w:val="00E37F09"/>
    <w:rsid w:val="00E40063"/>
    <w:rsid w:val="00E40BE6"/>
    <w:rsid w:val="00E40CB4"/>
    <w:rsid w:val="00E40E08"/>
    <w:rsid w:val="00E4110C"/>
    <w:rsid w:val="00E4124C"/>
    <w:rsid w:val="00E415D1"/>
    <w:rsid w:val="00E41782"/>
    <w:rsid w:val="00E41983"/>
    <w:rsid w:val="00E41B79"/>
    <w:rsid w:val="00E41FF5"/>
    <w:rsid w:val="00E42040"/>
    <w:rsid w:val="00E42052"/>
    <w:rsid w:val="00E424D8"/>
    <w:rsid w:val="00E42C7B"/>
    <w:rsid w:val="00E42F05"/>
    <w:rsid w:val="00E42F53"/>
    <w:rsid w:val="00E435D4"/>
    <w:rsid w:val="00E43730"/>
    <w:rsid w:val="00E43839"/>
    <w:rsid w:val="00E43D52"/>
    <w:rsid w:val="00E4401D"/>
    <w:rsid w:val="00E4408B"/>
    <w:rsid w:val="00E44611"/>
    <w:rsid w:val="00E44930"/>
    <w:rsid w:val="00E44AB3"/>
    <w:rsid w:val="00E44B85"/>
    <w:rsid w:val="00E44B88"/>
    <w:rsid w:val="00E44EC4"/>
    <w:rsid w:val="00E45109"/>
    <w:rsid w:val="00E4518B"/>
    <w:rsid w:val="00E45613"/>
    <w:rsid w:val="00E45759"/>
    <w:rsid w:val="00E457F4"/>
    <w:rsid w:val="00E45F19"/>
    <w:rsid w:val="00E4673B"/>
    <w:rsid w:val="00E46B23"/>
    <w:rsid w:val="00E46DC0"/>
    <w:rsid w:val="00E46FB9"/>
    <w:rsid w:val="00E47099"/>
    <w:rsid w:val="00E4774F"/>
    <w:rsid w:val="00E47945"/>
    <w:rsid w:val="00E47E22"/>
    <w:rsid w:val="00E47F85"/>
    <w:rsid w:val="00E5040E"/>
    <w:rsid w:val="00E5097C"/>
    <w:rsid w:val="00E50F7C"/>
    <w:rsid w:val="00E50FDE"/>
    <w:rsid w:val="00E510E1"/>
    <w:rsid w:val="00E514F0"/>
    <w:rsid w:val="00E51677"/>
    <w:rsid w:val="00E51A43"/>
    <w:rsid w:val="00E51B26"/>
    <w:rsid w:val="00E51CB8"/>
    <w:rsid w:val="00E51E20"/>
    <w:rsid w:val="00E52224"/>
    <w:rsid w:val="00E52261"/>
    <w:rsid w:val="00E52762"/>
    <w:rsid w:val="00E52A1C"/>
    <w:rsid w:val="00E52BCB"/>
    <w:rsid w:val="00E53134"/>
    <w:rsid w:val="00E53357"/>
    <w:rsid w:val="00E5359D"/>
    <w:rsid w:val="00E536D8"/>
    <w:rsid w:val="00E54333"/>
    <w:rsid w:val="00E548EE"/>
    <w:rsid w:val="00E549CD"/>
    <w:rsid w:val="00E54F6C"/>
    <w:rsid w:val="00E54FCB"/>
    <w:rsid w:val="00E550B6"/>
    <w:rsid w:val="00E554E1"/>
    <w:rsid w:val="00E5559E"/>
    <w:rsid w:val="00E55B80"/>
    <w:rsid w:val="00E55E40"/>
    <w:rsid w:val="00E5611C"/>
    <w:rsid w:val="00E562EB"/>
    <w:rsid w:val="00E56438"/>
    <w:rsid w:val="00E5647D"/>
    <w:rsid w:val="00E564EE"/>
    <w:rsid w:val="00E56782"/>
    <w:rsid w:val="00E5691D"/>
    <w:rsid w:val="00E56FA0"/>
    <w:rsid w:val="00E5723B"/>
    <w:rsid w:val="00E575D5"/>
    <w:rsid w:val="00E57C1A"/>
    <w:rsid w:val="00E57C3C"/>
    <w:rsid w:val="00E57C8E"/>
    <w:rsid w:val="00E57CC7"/>
    <w:rsid w:val="00E57DDA"/>
    <w:rsid w:val="00E57FBB"/>
    <w:rsid w:val="00E6005D"/>
    <w:rsid w:val="00E6007B"/>
    <w:rsid w:val="00E60158"/>
    <w:rsid w:val="00E60311"/>
    <w:rsid w:val="00E6044C"/>
    <w:rsid w:val="00E604C4"/>
    <w:rsid w:val="00E60695"/>
    <w:rsid w:val="00E60719"/>
    <w:rsid w:val="00E6074F"/>
    <w:rsid w:val="00E608A7"/>
    <w:rsid w:val="00E60E33"/>
    <w:rsid w:val="00E61CAF"/>
    <w:rsid w:val="00E61FBF"/>
    <w:rsid w:val="00E6216E"/>
    <w:rsid w:val="00E623E8"/>
    <w:rsid w:val="00E62ADC"/>
    <w:rsid w:val="00E6349A"/>
    <w:rsid w:val="00E63741"/>
    <w:rsid w:val="00E63F34"/>
    <w:rsid w:val="00E647D0"/>
    <w:rsid w:val="00E649BE"/>
    <w:rsid w:val="00E64A6F"/>
    <w:rsid w:val="00E64BFD"/>
    <w:rsid w:val="00E655BD"/>
    <w:rsid w:val="00E656B7"/>
    <w:rsid w:val="00E657A6"/>
    <w:rsid w:val="00E660D6"/>
    <w:rsid w:val="00E66562"/>
    <w:rsid w:val="00E66AEC"/>
    <w:rsid w:val="00E66DD0"/>
    <w:rsid w:val="00E6701A"/>
    <w:rsid w:val="00E670B9"/>
    <w:rsid w:val="00E67219"/>
    <w:rsid w:val="00E672BF"/>
    <w:rsid w:val="00E67643"/>
    <w:rsid w:val="00E6770E"/>
    <w:rsid w:val="00E6779D"/>
    <w:rsid w:val="00E67CED"/>
    <w:rsid w:val="00E67E85"/>
    <w:rsid w:val="00E67EDE"/>
    <w:rsid w:val="00E67F0B"/>
    <w:rsid w:val="00E7027A"/>
    <w:rsid w:val="00E70D8F"/>
    <w:rsid w:val="00E71260"/>
    <w:rsid w:val="00E714A0"/>
    <w:rsid w:val="00E71509"/>
    <w:rsid w:val="00E71758"/>
    <w:rsid w:val="00E71A1F"/>
    <w:rsid w:val="00E71CA7"/>
    <w:rsid w:val="00E71F56"/>
    <w:rsid w:val="00E72137"/>
    <w:rsid w:val="00E72487"/>
    <w:rsid w:val="00E72C32"/>
    <w:rsid w:val="00E7301E"/>
    <w:rsid w:val="00E73494"/>
    <w:rsid w:val="00E73839"/>
    <w:rsid w:val="00E73A98"/>
    <w:rsid w:val="00E73B15"/>
    <w:rsid w:val="00E73BAF"/>
    <w:rsid w:val="00E73BF9"/>
    <w:rsid w:val="00E73DFF"/>
    <w:rsid w:val="00E74105"/>
    <w:rsid w:val="00E746E6"/>
    <w:rsid w:val="00E74927"/>
    <w:rsid w:val="00E74EF3"/>
    <w:rsid w:val="00E74F1E"/>
    <w:rsid w:val="00E75342"/>
    <w:rsid w:val="00E753F5"/>
    <w:rsid w:val="00E7578C"/>
    <w:rsid w:val="00E75B38"/>
    <w:rsid w:val="00E75B97"/>
    <w:rsid w:val="00E75DF3"/>
    <w:rsid w:val="00E7611D"/>
    <w:rsid w:val="00E76131"/>
    <w:rsid w:val="00E763EC"/>
    <w:rsid w:val="00E7667F"/>
    <w:rsid w:val="00E76C0A"/>
    <w:rsid w:val="00E76D79"/>
    <w:rsid w:val="00E772C3"/>
    <w:rsid w:val="00E77707"/>
    <w:rsid w:val="00E77753"/>
    <w:rsid w:val="00E77BE6"/>
    <w:rsid w:val="00E77C58"/>
    <w:rsid w:val="00E77CE7"/>
    <w:rsid w:val="00E77D16"/>
    <w:rsid w:val="00E80215"/>
    <w:rsid w:val="00E8040E"/>
    <w:rsid w:val="00E80AEA"/>
    <w:rsid w:val="00E811BF"/>
    <w:rsid w:val="00E811FD"/>
    <w:rsid w:val="00E815E3"/>
    <w:rsid w:val="00E81864"/>
    <w:rsid w:val="00E826D9"/>
    <w:rsid w:val="00E82CB0"/>
    <w:rsid w:val="00E832DA"/>
    <w:rsid w:val="00E83388"/>
    <w:rsid w:val="00E8343E"/>
    <w:rsid w:val="00E83623"/>
    <w:rsid w:val="00E83677"/>
    <w:rsid w:val="00E839A4"/>
    <w:rsid w:val="00E83A84"/>
    <w:rsid w:val="00E8431C"/>
    <w:rsid w:val="00E84344"/>
    <w:rsid w:val="00E8434B"/>
    <w:rsid w:val="00E8461C"/>
    <w:rsid w:val="00E84DB5"/>
    <w:rsid w:val="00E84E4C"/>
    <w:rsid w:val="00E856DA"/>
    <w:rsid w:val="00E85832"/>
    <w:rsid w:val="00E85DA5"/>
    <w:rsid w:val="00E8627E"/>
    <w:rsid w:val="00E86403"/>
    <w:rsid w:val="00E86695"/>
    <w:rsid w:val="00E86831"/>
    <w:rsid w:val="00E87190"/>
    <w:rsid w:val="00E871A8"/>
    <w:rsid w:val="00E8732F"/>
    <w:rsid w:val="00E875FE"/>
    <w:rsid w:val="00E8768F"/>
    <w:rsid w:val="00E87755"/>
    <w:rsid w:val="00E877D8"/>
    <w:rsid w:val="00E87F23"/>
    <w:rsid w:val="00E87F7E"/>
    <w:rsid w:val="00E900D0"/>
    <w:rsid w:val="00E907F5"/>
    <w:rsid w:val="00E90A5A"/>
    <w:rsid w:val="00E90AB6"/>
    <w:rsid w:val="00E90B07"/>
    <w:rsid w:val="00E90CE5"/>
    <w:rsid w:val="00E90E35"/>
    <w:rsid w:val="00E9136F"/>
    <w:rsid w:val="00E91894"/>
    <w:rsid w:val="00E91C19"/>
    <w:rsid w:val="00E920CE"/>
    <w:rsid w:val="00E923F2"/>
    <w:rsid w:val="00E9268C"/>
    <w:rsid w:val="00E92943"/>
    <w:rsid w:val="00E93137"/>
    <w:rsid w:val="00E93213"/>
    <w:rsid w:val="00E93987"/>
    <w:rsid w:val="00E93B83"/>
    <w:rsid w:val="00E93BED"/>
    <w:rsid w:val="00E93BFF"/>
    <w:rsid w:val="00E93D81"/>
    <w:rsid w:val="00E947D3"/>
    <w:rsid w:val="00E94853"/>
    <w:rsid w:val="00E94892"/>
    <w:rsid w:val="00E94BA3"/>
    <w:rsid w:val="00E94FEF"/>
    <w:rsid w:val="00E95A77"/>
    <w:rsid w:val="00E95C9C"/>
    <w:rsid w:val="00E95E67"/>
    <w:rsid w:val="00E95F7C"/>
    <w:rsid w:val="00E960AB"/>
    <w:rsid w:val="00E9622A"/>
    <w:rsid w:val="00E963D2"/>
    <w:rsid w:val="00E963ED"/>
    <w:rsid w:val="00E96626"/>
    <w:rsid w:val="00E967E4"/>
    <w:rsid w:val="00E96B4F"/>
    <w:rsid w:val="00E96CF6"/>
    <w:rsid w:val="00E97159"/>
    <w:rsid w:val="00E971B4"/>
    <w:rsid w:val="00E97564"/>
    <w:rsid w:val="00E97CF3"/>
    <w:rsid w:val="00E97E9C"/>
    <w:rsid w:val="00EA039E"/>
    <w:rsid w:val="00EA03CC"/>
    <w:rsid w:val="00EA0554"/>
    <w:rsid w:val="00EA09A5"/>
    <w:rsid w:val="00EA0A1A"/>
    <w:rsid w:val="00EA0B24"/>
    <w:rsid w:val="00EA0DCD"/>
    <w:rsid w:val="00EA0FAD"/>
    <w:rsid w:val="00EA11BA"/>
    <w:rsid w:val="00EA1215"/>
    <w:rsid w:val="00EA124D"/>
    <w:rsid w:val="00EA14A1"/>
    <w:rsid w:val="00EA1780"/>
    <w:rsid w:val="00EA1E05"/>
    <w:rsid w:val="00EA1E3F"/>
    <w:rsid w:val="00EA1EF2"/>
    <w:rsid w:val="00EA226F"/>
    <w:rsid w:val="00EA26E3"/>
    <w:rsid w:val="00EA29A6"/>
    <w:rsid w:val="00EA2AB2"/>
    <w:rsid w:val="00EA2DEC"/>
    <w:rsid w:val="00EA2FC0"/>
    <w:rsid w:val="00EA2FFF"/>
    <w:rsid w:val="00EA31F9"/>
    <w:rsid w:val="00EA334D"/>
    <w:rsid w:val="00EA3C5A"/>
    <w:rsid w:val="00EA4219"/>
    <w:rsid w:val="00EA45F6"/>
    <w:rsid w:val="00EA4A58"/>
    <w:rsid w:val="00EA4DF4"/>
    <w:rsid w:val="00EA5B96"/>
    <w:rsid w:val="00EA5E16"/>
    <w:rsid w:val="00EA615A"/>
    <w:rsid w:val="00EA6BD7"/>
    <w:rsid w:val="00EA6D35"/>
    <w:rsid w:val="00EA6F6D"/>
    <w:rsid w:val="00EA7013"/>
    <w:rsid w:val="00EA7156"/>
    <w:rsid w:val="00EA7FEC"/>
    <w:rsid w:val="00EB0587"/>
    <w:rsid w:val="00EB078F"/>
    <w:rsid w:val="00EB0A92"/>
    <w:rsid w:val="00EB1052"/>
    <w:rsid w:val="00EB1076"/>
    <w:rsid w:val="00EB1528"/>
    <w:rsid w:val="00EB15A5"/>
    <w:rsid w:val="00EB15AD"/>
    <w:rsid w:val="00EB15E2"/>
    <w:rsid w:val="00EB1786"/>
    <w:rsid w:val="00EB1EF4"/>
    <w:rsid w:val="00EB201E"/>
    <w:rsid w:val="00EB2477"/>
    <w:rsid w:val="00EB2571"/>
    <w:rsid w:val="00EB25B3"/>
    <w:rsid w:val="00EB2659"/>
    <w:rsid w:val="00EB2780"/>
    <w:rsid w:val="00EB295B"/>
    <w:rsid w:val="00EB2ABA"/>
    <w:rsid w:val="00EB2ADD"/>
    <w:rsid w:val="00EB321A"/>
    <w:rsid w:val="00EB33E5"/>
    <w:rsid w:val="00EB37A5"/>
    <w:rsid w:val="00EB3809"/>
    <w:rsid w:val="00EB38C5"/>
    <w:rsid w:val="00EB396A"/>
    <w:rsid w:val="00EB3A8D"/>
    <w:rsid w:val="00EB3B58"/>
    <w:rsid w:val="00EB3D11"/>
    <w:rsid w:val="00EB3D31"/>
    <w:rsid w:val="00EB3E6A"/>
    <w:rsid w:val="00EB3EF5"/>
    <w:rsid w:val="00EB4900"/>
    <w:rsid w:val="00EB4A6C"/>
    <w:rsid w:val="00EB4B9D"/>
    <w:rsid w:val="00EB500E"/>
    <w:rsid w:val="00EB53A4"/>
    <w:rsid w:val="00EB5446"/>
    <w:rsid w:val="00EB5506"/>
    <w:rsid w:val="00EB57D5"/>
    <w:rsid w:val="00EB5896"/>
    <w:rsid w:val="00EB58B9"/>
    <w:rsid w:val="00EB5C33"/>
    <w:rsid w:val="00EB6B97"/>
    <w:rsid w:val="00EB7064"/>
    <w:rsid w:val="00EB70AE"/>
    <w:rsid w:val="00EB78A2"/>
    <w:rsid w:val="00EB7D8A"/>
    <w:rsid w:val="00EB7FB5"/>
    <w:rsid w:val="00EC007A"/>
    <w:rsid w:val="00EC0163"/>
    <w:rsid w:val="00EC10FF"/>
    <w:rsid w:val="00EC113B"/>
    <w:rsid w:val="00EC13CE"/>
    <w:rsid w:val="00EC1572"/>
    <w:rsid w:val="00EC180F"/>
    <w:rsid w:val="00EC190E"/>
    <w:rsid w:val="00EC1A4D"/>
    <w:rsid w:val="00EC1AE8"/>
    <w:rsid w:val="00EC1E6A"/>
    <w:rsid w:val="00EC1F83"/>
    <w:rsid w:val="00EC2139"/>
    <w:rsid w:val="00EC2404"/>
    <w:rsid w:val="00EC2564"/>
    <w:rsid w:val="00EC26C1"/>
    <w:rsid w:val="00EC26EC"/>
    <w:rsid w:val="00EC285F"/>
    <w:rsid w:val="00EC2A41"/>
    <w:rsid w:val="00EC2BE0"/>
    <w:rsid w:val="00EC2CF2"/>
    <w:rsid w:val="00EC2EFB"/>
    <w:rsid w:val="00EC3208"/>
    <w:rsid w:val="00EC332D"/>
    <w:rsid w:val="00EC33B7"/>
    <w:rsid w:val="00EC3455"/>
    <w:rsid w:val="00EC3585"/>
    <w:rsid w:val="00EC3CFB"/>
    <w:rsid w:val="00EC41A2"/>
    <w:rsid w:val="00EC4A67"/>
    <w:rsid w:val="00EC4F31"/>
    <w:rsid w:val="00EC5143"/>
    <w:rsid w:val="00EC515B"/>
    <w:rsid w:val="00EC5485"/>
    <w:rsid w:val="00EC5BAD"/>
    <w:rsid w:val="00EC5C63"/>
    <w:rsid w:val="00EC5F7F"/>
    <w:rsid w:val="00EC62DD"/>
    <w:rsid w:val="00EC647B"/>
    <w:rsid w:val="00EC678E"/>
    <w:rsid w:val="00EC6DC7"/>
    <w:rsid w:val="00EC72C9"/>
    <w:rsid w:val="00EC7393"/>
    <w:rsid w:val="00EC7680"/>
    <w:rsid w:val="00EC7687"/>
    <w:rsid w:val="00EC783F"/>
    <w:rsid w:val="00EC7C61"/>
    <w:rsid w:val="00EC7D2D"/>
    <w:rsid w:val="00EC7E66"/>
    <w:rsid w:val="00EC7F1F"/>
    <w:rsid w:val="00ED0005"/>
    <w:rsid w:val="00ED047F"/>
    <w:rsid w:val="00ED0716"/>
    <w:rsid w:val="00ED0F32"/>
    <w:rsid w:val="00ED12AF"/>
    <w:rsid w:val="00ED171C"/>
    <w:rsid w:val="00ED1D1D"/>
    <w:rsid w:val="00ED242B"/>
    <w:rsid w:val="00ED24D5"/>
    <w:rsid w:val="00ED261D"/>
    <w:rsid w:val="00ED2A7E"/>
    <w:rsid w:val="00ED2B38"/>
    <w:rsid w:val="00ED350B"/>
    <w:rsid w:val="00ED39E9"/>
    <w:rsid w:val="00ED3E13"/>
    <w:rsid w:val="00ED3F01"/>
    <w:rsid w:val="00ED43C9"/>
    <w:rsid w:val="00ED4555"/>
    <w:rsid w:val="00ED46BA"/>
    <w:rsid w:val="00ED4F3F"/>
    <w:rsid w:val="00ED5063"/>
    <w:rsid w:val="00ED52E3"/>
    <w:rsid w:val="00ED5300"/>
    <w:rsid w:val="00ED53B3"/>
    <w:rsid w:val="00ED5575"/>
    <w:rsid w:val="00ED5897"/>
    <w:rsid w:val="00ED5CCA"/>
    <w:rsid w:val="00ED5DDB"/>
    <w:rsid w:val="00ED6094"/>
    <w:rsid w:val="00ED6096"/>
    <w:rsid w:val="00ED6101"/>
    <w:rsid w:val="00ED6276"/>
    <w:rsid w:val="00ED6295"/>
    <w:rsid w:val="00ED6447"/>
    <w:rsid w:val="00ED680A"/>
    <w:rsid w:val="00ED6CF0"/>
    <w:rsid w:val="00ED6E7B"/>
    <w:rsid w:val="00ED77A9"/>
    <w:rsid w:val="00ED7BDD"/>
    <w:rsid w:val="00EE058B"/>
    <w:rsid w:val="00EE09B3"/>
    <w:rsid w:val="00EE0A37"/>
    <w:rsid w:val="00EE0D87"/>
    <w:rsid w:val="00EE0FE5"/>
    <w:rsid w:val="00EE15FC"/>
    <w:rsid w:val="00EE18DB"/>
    <w:rsid w:val="00EE1A27"/>
    <w:rsid w:val="00EE1A63"/>
    <w:rsid w:val="00EE2A32"/>
    <w:rsid w:val="00EE2BD9"/>
    <w:rsid w:val="00EE2E2C"/>
    <w:rsid w:val="00EE333E"/>
    <w:rsid w:val="00EE3623"/>
    <w:rsid w:val="00EE3686"/>
    <w:rsid w:val="00EE3779"/>
    <w:rsid w:val="00EE3789"/>
    <w:rsid w:val="00EE3BEB"/>
    <w:rsid w:val="00EE3C23"/>
    <w:rsid w:val="00EE3D47"/>
    <w:rsid w:val="00EE3E30"/>
    <w:rsid w:val="00EE4333"/>
    <w:rsid w:val="00EE45EE"/>
    <w:rsid w:val="00EE4803"/>
    <w:rsid w:val="00EE4D81"/>
    <w:rsid w:val="00EE4F48"/>
    <w:rsid w:val="00EE5074"/>
    <w:rsid w:val="00EE558B"/>
    <w:rsid w:val="00EE56D0"/>
    <w:rsid w:val="00EE5BD3"/>
    <w:rsid w:val="00EE6157"/>
    <w:rsid w:val="00EE689F"/>
    <w:rsid w:val="00EE68BF"/>
    <w:rsid w:val="00EE6A48"/>
    <w:rsid w:val="00EE717A"/>
    <w:rsid w:val="00EE74B2"/>
    <w:rsid w:val="00EE7BF9"/>
    <w:rsid w:val="00EE7C24"/>
    <w:rsid w:val="00EE7F16"/>
    <w:rsid w:val="00EF0025"/>
    <w:rsid w:val="00EF0283"/>
    <w:rsid w:val="00EF040E"/>
    <w:rsid w:val="00EF0929"/>
    <w:rsid w:val="00EF0A00"/>
    <w:rsid w:val="00EF0B84"/>
    <w:rsid w:val="00EF0CFB"/>
    <w:rsid w:val="00EF0E4E"/>
    <w:rsid w:val="00EF0F77"/>
    <w:rsid w:val="00EF10AA"/>
    <w:rsid w:val="00EF1537"/>
    <w:rsid w:val="00EF1850"/>
    <w:rsid w:val="00EF1C14"/>
    <w:rsid w:val="00EF1C98"/>
    <w:rsid w:val="00EF2355"/>
    <w:rsid w:val="00EF2803"/>
    <w:rsid w:val="00EF2EFB"/>
    <w:rsid w:val="00EF3202"/>
    <w:rsid w:val="00EF351B"/>
    <w:rsid w:val="00EF3697"/>
    <w:rsid w:val="00EF36BB"/>
    <w:rsid w:val="00EF398B"/>
    <w:rsid w:val="00EF41D4"/>
    <w:rsid w:val="00EF439E"/>
    <w:rsid w:val="00EF43CA"/>
    <w:rsid w:val="00EF4507"/>
    <w:rsid w:val="00EF4B70"/>
    <w:rsid w:val="00EF4B87"/>
    <w:rsid w:val="00EF4E94"/>
    <w:rsid w:val="00EF4EDA"/>
    <w:rsid w:val="00EF4F30"/>
    <w:rsid w:val="00EF5086"/>
    <w:rsid w:val="00EF5540"/>
    <w:rsid w:val="00EF5AF3"/>
    <w:rsid w:val="00EF5C60"/>
    <w:rsid w:val="00EF5D62"/>
    <w:rsid w:val="00EF5E92"/>
    <w:rsid w:val="00EF5FDF"/>
    <w:rsid w:val="00EF61A8"/>
    <w:rsid w:val="00EF6345"/>
    <w:rsid w:val="00EF6425"/>
    <w:rsid w:val="00EF6759"/>
    <w:rsid w:val="00EF6980"/>
    <w:rsid w:val="00EF698D"/>
    <w:rsid w:val="00EF7730"/>
    <w:rsid w:val="00F00350"/>
    <w:rsid w:val="00F00F81"/>
    <w:rsid w:val="00F0104E"/>
    <w:rsid w:val="00F013CF"/>
    <w:rsid w:val="00F018D8"/>
    <w:rsid w:val="00F019A9"/>
    <w:rsid w:val="00F01A9B"/>
    <w:rsid w:val="00F01AC0"/>
    <w:rsid w:val="00F02143"/>
    <w:rsid w:val="00F02188"/>
    <w:rsid w:val="00F02381"/>
    <w:rsid w:val="00F02837"/>
    <w:rsid w:val="00F028CE"/>
    <w:rsid w:val="00F02A6A"/>
    <w:rsid w:val="00F02A87"/>
    <w:rsid w:val="00F02A9A"/>
    <w:rsid w:val="00F02E22"/>
    <w:rsid w:val="00F0304C"/>
    <w:rsid w:val="00F03292"/>
    <w:rsid w:val="00F0360B"/>
    <w:rsid w:val="00F036B7"/>
    <w:rsid w:val="00F038D0"/>
    <w:rsid w:val="00F03A94"/>
    <w:rsid w:val="00F03DAD"/>
    <w:rsid w:val="00F03E83"/>
    <w:rsid w:val="00F03EBE"/>
    <w:rsid w:val="00F04631"/>
    <w:rsid w:val="00F04680"/>
    <w:rsid w:val="00F04B25"/>
    <w:rsid w:val="00F04B63"/>
    <w:rsid w:val="00F04C4F"/>
    <w:rsid w:val="00F04EC7"/>
    <w:rsid w:val="00F050F5"/>
    <w:rsid w:val="00F05245"/>
    <w:rsid w:val="00F05341"/>
    <w:rsid w:val="00F05481"/>
    <w:rsid w:val="00F05B30"/>
    <w:rsid w:val="00F05C80"/>
    <w:rsid w:val="00F05F3B"/>
    <w:rsid w:val="00F0617B"/>
    <w:rsid w:val="00F06275"/>
    <w:rsid w:val="00F06BA9"/>
    <w:rsid w:val="00F0704E"/>
    <w:rsid w:val="00F0719B"/>
    <w:rsid w:val="00F0721F"/>
    <w:rsid w:val="00F07A65"/>
    <w:rsid w:val="00F07C9A"/>
    <w:rsid w:val="00F10B54"/>
    <w:rsid w:val="00F10C15"/>
    <w:rsid w:val="00F1126B"/>
    <w:rsid w:val="00F1136A"/>
    <w:rsid w:val="00F12024"/>
    <w:rsid w:val="00F12303"/>
    <w:rsid w:val="00F1262F"/>
    <w:rsid w:val="00F1293D"/>
    <w:rsid w:val="00F12943"/>
    <w:rsid w:val="00F12C55"/>
    <w:rsid w:val="00F12CA7"/>
    <w:rsid w:val="00F12F2C"/>
    <w:rsid w:val="00F13003"/>
    <w:rsid w:val="00F13113"/>
    <w:rsid w:val="00F131F3"/>
    <w:rsid w:val="00F136B5"/>
    <w:rsid w:val="00F1371D"/>
    <w:rsid w:val="00F13BE7"/>
    <w:rsid w:val="00F13D6E"/>
    <w:rsid w:val="00F13F22"/>
    <w:rsid w:val="00F1417D"/>
    <w:rsid w:val="00F14249"/>
    <w:rsid w:val="00F1436A"/>
    <w:rsid w:val="00F147A6"/>
    <w:rsid w:val="00F14A0B"/>
    <w:rsid w:val="00F15268"/>
    <w:rsid w:val="00F15399"/>
    <w:rsid w:val="00F153E9"/>
    <w:rsid w:val="00F156A7"/>
    <w:rsid w:val="00F15793"/>
    <w:rsid w:val="00F15875"/>
    <w:rsid w:val="00F15AAC"/>
    <w:rsid w:val="00F15BB5"/>
    <w:rsid w:val="00F15D82"/>
    <w:rsid w:val="00F15E7E"/>
    <w:rsid w:val="00F15F58"/>
    <w:rsid w:val="00F16210"/>
    <w:rsid w:val="00F1674A"/>
    <w:rsid w:val="00F16771"/>
    <w:rsid w:val="00F167A0"/>
    <w:rsid w:val="00F16F6E"/>
    <w:rsid w:val="00F17105"/>
    <w:rsid w:val="00F17C69"/>
    <w:rsid w:val="00F17CD9"/>
    <w:rsid w:val="00F17DFE"/>
    <w:rsid w:val="00F17EE0"/>
    <w:rsid w:val="00F20983"/>
    <w:rsid w:val="00F209AB"/>
    <w:rsid w:val="00F209DC"/>
    <w:rsid w:val="00F20DB2"/>
    <w:rsid w:val="00F20E58"/>
    <w:rsid w:val="00F20E6D"/>
    <w:rsid w:val="00F20EE7"/>
    <w:rsid w:val="00F21048"/>
    <w:rsid w:val="00F21553"/>
    <w:rsid w:val="00F215AD"/>
    <w:rsid w:val="00F21B1B"/>
    <w:rsid w:val="00F22052"/>
    <w:rsid w:val="00F2221E"/>
    <w:rsid w:val="00F222EA"/>
    <w:rsid w:val="00F22641"/>
    <w:rsid w:val="00F2265B"/>
    <w:rsid w:val="00F22A2C"/>
    <w:rsid w:val="00F22A87"/>
    <w:rsid w:val="00F22B57"/>
    <w:rsid w:val="00F22D17"/>
    <w:rsid w:val="00F23159"/>
    <w:rsid w:val="00F23416"/>
    <w:rsid w:val="00F23ADA"/>
    <w:rsid w:val="00F23C16"/>
    <w:rsid w:val="00F23C99"/>
    <w:rsid w:val="00F23DE5"/>
    <w:rsid w:val="00F2479E"/>
    <w:rsid w:val="00F24A67"/>
    <w:rsid w:val="00F24B2C"/>
    <w:rsid w:val="00F24C6B"/>
    <w:rsid w:val="00F24F67"/>
    <w:rsid w:val="00F2546C"/>
    <w:rsid w:val="00F25DD4"/>
    <w:rsid w:val="00F25ED3"/>
    <w:rsid w:val="00F264B4"/>
    <w:rsid w:val="00F26D3D"/>
    <w:rsid w:val="00F26DE7"/>
    <w:rsid w:val="00F26EA3"/>
    <w:rsid w:val="00F26EBE"/>
    <w:rsid w:val="00F2706F"/>
    <w:rsid w:val="00F273D0"/>
    <w:rsid w:val="00F27464"/>
    <w:rsid w:val="00F27C4A"/>
    <w:rsid w:val="00F30151"/>
    <w:rsid w:val="00F302B9"/>
    <w:rsid w:val="00F30404"/>
    <w:rsid w:val="00F3085F"/>
    <w:rsid w:val="00F30AEA"/>
    <w:rsid w:val="00F30BDE"/>
    <w:rsid w:val="00F30C35"/>
    <w:rsid w:val="00F30CBB"/>
    <w:rsid w:val="00F3160E"/>
    <w:rsid w:val="00F31DF8"/>
    <w:rsid w:val="00F321E4"/>
    <w:rsid w:val="00F32326"/>
    <w:rsid w:val="00F3236A"/>
    <w:rsid w:val="00F323FF"/>
    <w:rsid w:val="00F32530"/>
    <w:rsid w:val="00F32CC1"/>
    <w:rsid w:val="00F32CC3"/>
    <w:rsid w:val="00F32CE6"/>
    <w:rsid w:val="00F32D1B"/>
    <w:rsid w:val="00F32E70"/>
    <w:rsid w:val="00F32FEB"/>
    <w:rsid w:val="00F332E2"/>
    <w:rsid w:val="00F33527"/>
    <w:rsid w:val="00F335FC"/>
    <w:rsid w:val="00F33631"/>
    <w:rsid w:val="00F33DF7"/>
    <w:rsid w:val="00F343A0"/>
    <w:rsid w:val="00F3478A"/>
    <w:rsid w:val="00F34A57"/>
    <w:rsid w:val="00F34C9E"/>
    <w:rsid w:val="00F34E72"/>
    <w:rsid w:val="00F3517F"/>
    <w:rsid w:val="00F35404"/>
    <w:rsid w:val="00F3574C"/>
    <w:rsid w:val="00F35F30"/>
    <w:rsid w:val="00F3612B"/>
    <w:rsid w:val="00F36258"/>
    <w:rsid w:val="00F36517"/>
    <w:rsid w:val="00F36C3A"/>
    <w:rsid w:val="00F36E9A"/>
    <w:rsid w:val="00F370E8"/>
    <w:rsid w:val="00F371D8"/>
    <w:rsid w:val="00F3756D"/>
    <w:rsid w:val="00F375D0"/>
    <w:rsid w:val="00F3779B"/>
    <w:rsid w:val="00F379CE"/>
    <w:rsid w:val="00F37C91"/>
    <w:rsid w:val="00F37CA3"/>
    <w:rsid w:val="00F37D1F"/>
    <w:rsid w:val="00F37FB3"/>
    <w:rsid w:val="00F40445"/>
    <w:rsid w:val="00F40471"/>
    <w:rsid w:val="00F404D9"/>
    <w:rsid w:val="00F40616"/>
    <w:rsid w:val="00F40813"/>
    <w:rsid w:val="00F40994"/>
    <w:rsid w:val="00F40F9A"/>
    <w:rsid w:val="00F410B0"/>
    <w:rsid w:val="00F413D4"/>
    <w:rsid w:val="00F41BCD"/>
    <w:rsid w:val="00F41CD0"/>
    <w:rsid w:val="00F41DAA"/>
    <w:rsid w:val="00F41E22"/>
    <w:rsid w:val="00F42341"/>
    <w:rsid w:val="00F425AE"/>
    <w:rsid w:val="00F425D0"/>
    <w:rsid w:val="00F42F18"/>
    <w:rsid w:val="00F42FF4"/>
    <w:rsid w:val="00F4303B"/>
    <w:rsid w:val="00F431BB"/>
    <w:rsid w:val="00F431F3"/>
    <w:rsid w:val="00F43556"/>
    <w:rsid w:val="00F43566"/>
    <w:rsid w:val="00F44026"/>
    <w:rsid w:val="00F44A1A"/>
    <w:rsid w:val="00F44B54"/>
    <w:rsid w:val="00F452CD"/>
    <w:rsid w:val="00F4550E"/>
    <w:rsid w:val="00F45594"/>
    <w:rsid w:val="00F456D9"/>
    <w:rsid w:val="00F457E4"/>
    <w:rsid w:val="00F45A44"/>
    <w:rsid w:val="00F46031"/>
    <w:rsid w:val="00F4625D"/>
    <w:rsid w:val="00F462C5"/>
    <w:rsid w:val="00F46422"/>
    <w:rsid w:val="00F46439"/>
    <w:rsid w:val="00F465F1"/>
    <w:rsid w:val="00F465FB"/>
    <w:rsid w:val="00F468BA"/>
    <w:rsid w:val="00F46BA7"/>
    <w:rsid w:val="00F46E88"/>
    <w:rsid w:val="00F472F7"/>
    <w:rsid w:val="00F47371"/>
    <w:rsid w:val="00F478E7"/>
    <w:rsid w:val="00F47DC3"/>
    <w:rsid w:val="00F47F78"/>
    <w:rsid w:val="00F501ED"/>
    <w:rsid w:val="00F50383"/>
    <w:rsid w:val="00F50721"/>
    <w:rsid w:val="00F5074C"/>
    <w:rsid w:val="00F50882"/>
    <w:rsid w:val="00F50F46"/>
    <w:rsid w:val="00F513F3"/>
    <w:rsid w:val="00F51A31"/>
    <w:rsid w:val="00F51BFA"/>
    <w:rsid w:val="00F51D9C"/>
    <w:rsid w:val="00F51FC5"/>
    <w:rsid w:val="00F52398"/>
    <w:rsid w:val="00F523DA"/>
    <w:rsid w:val="00F52AF8"/>
    <w:rsid w:val="00F52C3C"/>
    <w:rsid w:val="00F52D5B"/>
    <w:rsid w:val="00F53107"/>
    <w:rsid w:val="00F53252"/>
    <w:rsid w:val="00F53399"/>
    <w:rsid w:val="00F53866"/>
    <w:rsid w:val="00F53C51"/>
    <w:rsid w:val="00F54303"/>
    <w:rsid w:val="00F54AA8"/>
    <w:rsid w:val="00F54BD6"/>
    <w:rsid w:val="00F54C20"/>
    <w:rsid w:val="00F54F87"/>
    <w:rsid w:val="00F54FD6"/>
    <w:rsid w:val="00F552B5"/>
    <w:rsid w:val="00F555B8"/>
    <w:rsid w:val="00F555EE"/>
    <w:rsid w:val="00F5576C"/>
    <w:rsid w:val="00F55DD4"/>
    <w:rsid w:val="00F5657F"/>
    <w:rsid w:val="00F56948"/>
    <w:rsid w:val="00F56B52"/>
    <w:rsid w:val="00F56C72"/>
    <w:rsid w:val="00F56DD3"/>
    <w:rsid w:val="00F57056"/>
    <w:rsid w:val="00F574E8"/>
    <w:rsid w:val="00F576DC"/>
    <w:rsid w:val="00F57951"/>
    <w:rsid w:val="00F57F9C"/>
    <w:rsid w:val="00F604DF"/>
    <w:rsid w:val="00F606F0"/>
    <w:rsid w:val="00F60A0E"/>
    <w:rsid w:val="00F60AB6"/>
    <w:rsid w:val="00F6116A"/>
    <w:rsid w:val="00F61173"/>
    <w:rsid w:val="00F61261"/>
    <w:rsid w:val="00F612D9"/>
    <w:rsid w:val="00F61442"/>
    <w:rsid w:val="00F61848"/>
    <w:rsid w:val="00F61A3A"/>
    <w:rsid w:val="00F61C71"/>
    <w:rsid w:val="00F6210A"/>
    <w:rsid w:val="00F624FE"/>
    <w:rsid w:val="00F62760"/>
    <w:rsid w:val="00F6292C"/>
    <w:rsid w:val="00F62FFC"/>
    <w:rsid w:val="00F63232"/>
    <w:rsid w:val="00F639A3"/>
    <w:rsid w:val="00F63AD1"/>
    <w:rsid w:val="00F63BB5"/>
    <w:rsid w:val="00F63E98"/>
    <w:rsid w:val="00F64829"/>
    <w:rsid w:val="00F64F69"/>
    <w:rsid w:val="00F6542C"/>
    <w:rsid w:val="00F6566B"/>
    <w:rsid w:val="00F6599F"/>
    <w:rsid w:val="00F65B77"/>
    <w:rsid w:val="00F65D88"/>
    <w:rsid w:val="00F65DBC"/>
    <w:rsid w:val="00F66205"/>
    <w:rsid w:val="00F66596"/>
    <w:rsid w:val="00F666D4"/>
    <w:rsid w:val="00F66ADA"/>
    <w:rsid w:val="00F66C49"/>
    <w:rsid w:val="00F66D15"/>
    <w:rsid w:val="00F6744A"/>
    <w:rsid w:val="00F6753F"/>
    <w:rsid w:val="00F67755"/>
    <w:rsid w:val="00F67C01"/>
    <w:rsid w:val="00F67C8A"/>
    <w:rsid w:val="00F67EF5"/>
    <w:rsid w:val="00F67F73"/>
    <w:rsid w:val="00F70118"/>
    <w:rsid w:val="00F707D0"/>
    <w:rsid w:val="00F70C6F"/>
    <w:rsid w:val="00F70E76"/>
    <w:rsid w:val="00F70EB6"/>
    <w:rsid w:val="00F70F07"/>
    <w:rsid w:val="00F70F4E"/>
    <w:rsid w:val="00F71317"/>
    <w:rsid w:val="00F72C72"/>
    <w:rsid w:val="00F72DCF"/>
    <w:rsid w:val="00F72E0F"/>
    <w:rsid w:val="00F72FA2"/>
    <w:rsid w:val="00F72FA3"/>
    <w:rsid w:val="00F72FDB"/>
    <w:rsid w:val="00F73184"/>
    <w:rsid w:val="00F7345E"/>
    <w:rsid w:val="00F7372A"/>
    <w:rsid w:val="00F7376C"/>
    <w:rsid w:val="00F73BAA"/>
    <w:rsid w:val="00F73C85"/>
    <w:rsid w:val="00F74035"/>
    <w:rsid w:val="00F740DB"/>
    <w:rsid w:val="00F7475D"/>
    <w:rsid w:val="00F74E25"/>
    <w:rsid w:val="00F7511F"/>
    <w:rsid w:val="00F75403"/>
    <w:rsid w:val="00F754A6"/>
    <w:rsid w:val="00F75D8D"/>
    <w:rsid w:val="00F7611B"/>
    <w:rsid w:val="00F761C1"/>
    <w:rsid w:val="00F767CF"/>
    <w:rsid w:val="00F767FF"/>
    <w:rsid w:val="00F7692C"/>
    <w:rsid w:val="00F76937"/>
    <w:rsid w:val="00F76FBA"/>
    <w:rsid w:val="00F77261"/>
    <w:rsid w:val="00F77607"/>
    <w:rsid w:val="00F776C4"/>
    <w:rsid w:val="00F778D2"/>
    <w:rsid w:val="00F77967"/>
    <w:rsid w:val="00F77D38"/>
    <w:rsid w:val="00F800D4"/>
    <w:rsid w:val="00F805DF"/>
    <w:rsid w:val="00F805F0"/>
    <w:rsid w:val="00F80903"/>
    <w:rsid w:val="00F80963"/>
    <w:rsid w:val="00F80C9E"/>
    <w:rsid w:val="00F80CBC"/>
    <w:rsid w:val="00F81841"/>
    <w:rsid w:val="00F818AA"/>
    <w:rsid w:val="00F81983"/>
    <w:rsid w:val="00F81ACF"/>
    <w:rsid w:val="00F81BBB"/>
    <w:rsid w:val="00F8242C"/>
    <w:rsid w:val="00F82715"/>
    <w:rsid w:val="00F827C4"/>
    <w:rsid w:val="00F82E4F"/>
    <w:rsid w:val="00F8303F"/>
    <w:rsid w:val="00F831B0"/>
    <w:rsid w:val="00F832DB"/>
    <w:rsid w:val="00F833B6"/>
    <w:rsid w:val="00F834A7"/>
    <w:rsid w:val="00F83821"/>
    <w:rsid w:val="00F83984"/>
    <w:rsid w:val="00F83B33"/>
    <w:rsid w:val="00F83C9D"/>
    <w:rsid w:val="00F84C79"/>
    <w:rsid w:val="00F851D6"/>
    <w:rsid w:val="00F85286"/>
    <w:rsid w:val="00F85617"/>
    <w:rsid w:val="00F856A3"/>
    <w:rsid w:val="00F85742"/>
    <w:rsid w:val="00F859AF"/>
    <w:rsid w:val="00F86421"/>
    <w:rsid w:val="00F86872"/>
    <w:rsid w:val="00F86DDD"/>
    <w:rsid w:val="00F874C5"/>
    <w:rsid w:val="00F87754"/>
    <w:rsid w:val="00F87D61"/>
    <w:rsid w:val="00F9024E"/>
    <w:rsid w:val="00F903BF"/>
    <w:rsid w:val="00F90D28"/>
    <w:rsid w:val="00F90D6E"/>
    <w:rsid w:val="00F90F86"/>
    <w:rsid w:val="00F91086"/>
    <w:rsid w:val="00F91096"/>
    <w:rsid w:val="00F9121C"/>
    <w:rsid w:val="00F91798"/>
    <w:rsid w:val="00F9194C"/>
    <w:rsid w:val="00F91A35"/>
    <w:rsid w:val="00F91D04"/>
    <w:rsid w:val="00F9237A"/>
    <w:rsid w:val="00F9241A"/>
    <w:rsid w:val="00F927C8"/>
    <w:rsid w:val="00F933A0"/>
    <w:rsid w:val="00F93496"/>
    <w:rsid w:val="00F9351B"/>
    <w:rsid w:val="00F93883"/>
    <w:rsid w:val="00F93E68"/>
    <w:rsid w:val="00F9458D"/>
    <w:rsid w:val="00F945C1"/>
    <w:rsid w:val="00F9481F"/>
    <w:rsid w:val="00F94F23"/>
    <w:rsid w:val="00F95223"/>
    <w:rsid w:val="00F952E2"/>
    <w:rsid w:val="00F95442"/>
    <w:rsid w:val="00F95E7E"/>
    <w:rsid w:val="00F964A6"/>
    <w:rsid w:val="00F9676D"/>
    <w:rsid w:val="00F96FCD"/>
    <w:rsid w:val="00F97011"/>
    <w:rsid w:val="00F97290"/>
    <w:rsid w:val="00F974AB"/>
    <w:rsid w:val="00F974CF"/>
    <w:rsid w:val="00F976BE"/>
    <w:rsid w:val="00F97C78"/>
    <w:rsid w:val="00F97F40"/>
    <w:rsid w:val="00FA0166"/>
    <w:rsid w:val="00FA018E"/>
    <w:rsid w:val="00FA038B"/>
    <w:rsid w:val="00FA0519"/>
    <w:rsid w:val="00FA0D27"/>
    <w:rsid w:val="00FA0E97"/>
    <w:rsid w:val="00FA163A"/>
    <w:rsid w:val="00FA19EA"/>
    <w:rsid w:val="00FA1BAE"/>
    <w:rsid w:val="00FA1DF1"/>
    <w:rsid w:val="00FA1F0B"/>
    <w:rsid w:val="00FA24E9"/>
    <w:rsid w:val="00FA2684"/>
    <w:rsid w:val="00FA331B"/>
    <w:rsid w:val="00FA3331"/>
    <w:rsid w:val="00FA3335"/>
    <w:rsid w:val="00FA3419"/>
    <w:rsid w:val="00FA34C4"/>
    <w:rsid w:val="00FA3D1C"/>
    <w:rsid w:val="00FA40FF"/>
    <w:rsid w:val="00FA416F"/>
    <w:rsid w:val="00FA4181"/>
    <w:rsid w:val="00FA42B7"/>
    <w:rsid w:val="00FA4539"/>
    <w:rsid w:val="00FA476C"/>
    <w:rsid w:val="00FA4900"/>
    <w:rsid w:val="00FA4A64"/>
    <w:rsid w:val="00FA4F86"/>
    <w:rsid w:val="00FA515D"/>
    <w:rsid w:val="00FA5195"/>
    <w:rsid w:val="00FA533C"/>
    <w:rsid w:val="00FA55F8"/>
    <w:rsid w:val="00FA5628"/>
    <w:rsid w:val="00FA5756"/>
    <w:rsid w:val="00FA585C"/>
    <w:rsid w:val="00FA588D"/>
    <w:rsid w:val="00FA6453"/>
    <w:rsid w:val="00FA673F"/>
    <w:rsid w:val="00FA6D72"/>
    <w:rsid w:val="00FA7443"/>
    <w:rsid w:val="00FA76ED"/>
    <w:rsid w:val="00FA7A92"/>
    <w:rsid w:val="00FA7AD5"/>
    <w:rsid w:val="00FA7B50"/>
    <w:rsid w:val="00FB070A"/>
    <w:rsid w:val="00FB0A23"/>
    <w:rsid w:val="00FB0A8F"/>
    <w:rsid w:val="00FB0E97"/>
    <w:rsid w:val="00FB0EB6"/>
    <w:rsid w:val="00FB0F5A"/>
    <w:rsid w:val="00FB103E"/>
    <w:rsid w:val="00FB1832"/>
    <w:rsid w:val="00FB19E3"/>
    <w:rsid w:val="00FB1C5D"/>
    <w:rsid w:val="00FB217F"/>
    <w:rsid w:val="00FB22F1"/>
    <w:rsid w:val="00FB24E2"/>
    <w:rsid w:val="00FB2B23"/>
    <w:rsid w:val="00FB336D"/>
    <w:rsid w:val="00FB3419"/>
    <w:rsid w:val="00FB36DC"/>
    <w:rsid w:val="00FB397D"/>
    <w:rsid w:val="00FB39F1"/>
    <w:rsid w:val="00FB3A90"/>
    <w:rsid w:val="00FB3C03"/>
    <w:rsid w:val="00FB3CCA"/>
    <w:rsid w:val="00FB3EBC"/>
    <w:rsid w:val="00FB4094"/>
    <w:rsid w:val="00FB430D"/>
    <w:rsid w:val="00FB4B56"/>
    <w:rsid w:val="00FB4E36"/>
    <w:rsid w:val="00FB5273"/>
    <w:rsid w:val="00FB5307"/>
    <w:rsid w:val="00FB53A0"/>
    <w:rsid w:val="00FB5596"/>
    <w:rsid w:val="00FB568D"/>
    <w:rsid w:val="00FB5940"/>
    <w:rsid w:val="00FB5956"/>
    <w:rsid w:val="00FB5A4B"/>
    <w:rsid w:val="00FB60D2"/>
    <w:rsid w:val="00FB6476"/>
    <w:rsid w:val="00FB6ACF"/>
    <w:rsid w:val="00FB6FB6"/>
    <w:rsid w:val="00FB7E16"/>
    <w:rsid w:val="00FB7EEE"/>
    <w:rsid w:val="00FC0491"/>
    <w:rsid w:val="00FC06E9"/>
    <w:rsid w:val="00FC09CD"/>
    <w:rsid w:val="00FC0AE4"/>
    <w:rsid w:val="00FC0D3A"/>
    <w:rsid w:val="00FC0D62"/>
    <w:rsid w:val="00FC0E18"/>
    <w:rsid w:val="00FC0E6B"/>
    <w:rsid w:val="00FC14C4"/>
    <w:rsid w:val="00FC150E"/>
    <w:rsid w:val="00FC16BB"/>
    <w:rsid w:val="00FC177B"/>
    <w:rsid w:val="00FC19AD"/>
    <w:rsid w:val="00FC1A29"/>
    <w:rsid w:val="00FC1CB0"/>
    <w:rsid w:val="00FC234D"/>
    <w:rsid w:val="00FC23C1"/>
    <w:rsid w:val="00FC2520"/>
    <w:rsid w:val="00FC2532"/>
    <w:rsid w:val="00FC27A6"/>
    <w:rsid w:val="00FC2A3F"/>
    <w:rsid w:val="00FC2B61"/>
    <w:rsid w:val="00FC2D31"/>
    <w:rsid w:val="00FC301C"/>
    <w:rsid w:val="00FC339E"/>
    <w:rsid w:val="00FC38B7"/>
    <w:rsid w:val="00FC3B48"/>
    <w:rsid w:val="00FC3B50"/>
    <w:rsid w:val="00FC3B94"/>
    <w:rsid w:val="00FC3C16"/>
    <w:rsid w:val="00FC3FE1"/>
    <w:rsid w:val="00FC43A8"/>
    <w:rsid w:val="00FC43CE"/>
    <w:rsid w:val="00FC4A29"/>
    <w:rsid w:val="00FC4B3B"/>
    <w:rsid w:val="00FC4CF2"/>
    <w:rsid w:val="00FC4DB3"/>
    <w:rsid w:val="00FC4FA7"/>
    <w:rsid w:val="00FC514D"/>
    <w:rsid w:val="00FC5618"/>
    <w:rsid w:val="00FC57C8"/>
    <w:rsid w:val="00FC5861"/>
    <w:rsid w:val="00FC61D9"/>
    <w:rsid w:val="00FC6762"/>
    <w:rsid w:val="00FC6A2A"/>
    <w:rsid w:val="00FC6B6F"/>
    <w:rsid w:val="00FC6B87"/>
    <w:rsid w:val="00FC75CB"/>
    <w:rsid w:val="00FC7702"/>
    <w:rsid w:val="00FC7ACF"/>
    <w:rsid w:val="00FC7F02"/>
    <w:rsid w:val="00FD06FD"/>
    <w:rsid w:val="00FD0A11"/>
    <w:rsid w:val="00FD0CE7"/>
    <w:rsid w:val="00FD0DB4"/>
    <w:rsid w:val="00FD0ED9"/>
    <w:rsid w:val="00FD10B1"/>
    <w:rsid w:val="00FD10DA"/>
    <w:rsid w:val="00FD1345"/>
    <w:rsid w:val="00FD1503"/>
    <w:rsid w:val="00FD1D52"/>
    <w:rsid w:val="00FD2121"/>
    <w:rsid w:val="00FD2C13"/>
    <w:rsid w:val="00FD3023"/>
    <w:rsid w:val="00FD364C"/>
    <w:rsid w:val="00FD36D8"/>
    <w:rsid w:val="00FD3C53"/>
    <w:rsid w:val="00FD44AA"/>
    <w:rsid w:val="00FD4517"/>
    <w:rsid w:val="00FD4573"/>
    <w:rsid w:val="00FD46F5"/>
    <w:rsid w:val="00FD4884"/>
    <w:rsid w:val="00FD4A32"/>
    <w:rsid w:val="00FD506B"/>
    <w:rsid w:val="00FD547B"/>
    <w:rsid w:val="00FD5A2C"/>
    <w:rsid w:val="00FD5D87"/>
    <w:rsid w:val="00FD652E"/>
    <w:rsid w:val="00FD6984"/>
    <w:rsid w:val="00FD6A0F"/>
    <w:rsid w:val="00FD6BDE"/>
    <w:rsid w:val="00FD6E82"/>
    <w:rsid w:val="00FD6F9B"/>
    <w:rsid w:val="00FD706C"/>
    <w:rsid w:val="00FD751B"/>
    <w:rsid w:val="00FD7636"/>
    <w:rsid w:val="00FE054B"/>
    <w:rsid w:val="00FE08AF"/>
    <w:rsid w:val="00FE0A42"/>
    <w:rsid w:val="00FE0A9C"/>
    <w:rsid w:val="00FE0BFB"/>
    <w:rsid w:val="00FE1094"/>
    <w:rsid w:val="00FE180A"/>
    <w:rsid w:val="00FE18DF"/>
    <w:rsid w:val="00FE18EC"/>
    <w:rsid w:val="00FE195D"/>
    <w:rsid w:val="00FE1CC7"/>
    <w:rsid w:val="00FE1D3C"/>
    <w:rsid w:val="00FE1EF1"/>
    <w:rsid w:val="00FE2083"/>
    <w:rsid w:val="00FE20AB"/>
    <w:rsid w:val="00FE2452"/>
    <w:rsid w:val="00FE29B3"/>
    <w:rsid w:val="00FE2B4A"/>
    <w:rsid w:val="00FE2BEC"/>
    <w:rsid w:val="00FE2C89"/>
    <w:rsid w:val="00FE2DE6"/>
    <w:rsid w:val="00FE2FE4"/>
    <w:rsid w:val="00FE38D9"/>
    <w:rsid w:val="00FE3971"/>
    <w:rsid w:val="00FE4545"/>
    <w:rsid w:val="00FE4731"/>
    <w:rsid w:val="00FE4A48"/>
    <w:rsid w:val="00FE4AEB"/>
    <w:rsid w:val="00FE4C26"/>
    <w:rsid w:val="00FE4EE0"/>
    <w:rsid w:val="00FE50E1"/>
    <w:rsid w:val="00FE5338"/>
    <w:rsid w:val="00FE5492"/>
    <w:rsid w:val="00FE5924"/>
    <w:rsid w:val="00FE597E"/>
    <w:rsid w:val="00FE5A16"/>
    <w:rsid w:val="00FE5AEA"/>
    <w:rsid w:val="00FE61BC"/>
    <w:rsid w:val="00FE65D7"/>
    <w:rsid w:val="00FE6C90"/>
    <w:rsid w:val="00FE6E26"/>
    <w:rsid w:val="00FE6F9F"/>
    <w:rsid w:val="00FE7024"/>
    <w:rsid w:val="00FE7112"/>
    <w:rsid w:val="00FE712A"/>
    <w:rsid w:val="00FE7198"/>
    <w:rsid w:val="00FE741A"/>
    <w:rsid w:val="00FE7851"/>
    <w:rsid w:val="00FE79EE"/>
    <w:rsid w:val="00FE7B4B"/>
    <w:rsid w:val="00FE7E06"/>
    <w:rsid w:val="00FF015C"/>
    <w:rsid w:val="00FF036E"/>
    <w:rsid w:val="00FF03AB"/>
    <w:rsid w:val="00FF04E0"/>
    <w:rsid w:val="00FF0997"/>
    <w:rsid w:val="00FF0AA7"/>
    <w:rsid w:val="00FF0FBE"/>
    <w:rsid w:val="00FF1024"/>
    <w:rsid w:val="00FF1193"/>
    <w:rsid w:val="00FF11B0"/>
    <w:rsid w:val="00FF13A4"/>
    <w:rsid w:val="00FF1A0D"/>
    <w:rsid w:val="00FF1C01"/>
    <w:rsid w:val="00FF1D39"/>
    <w:rsid w:val="00FF1F6D"/>
    <w:rsid w:val="00FF200D"/>
    <w:rsid w:val="00FF2CE4"/>
    <w:rsid w:val="00FF2F2D"/>
    <w:rsid w:val="00FF312E"/>
    <w:rsid w:val="00FF3215"/>
    <w:rsid w:val="00FF3EF9"/>
    <w:rsid w:val="00FF3FBE"/>
    <w:rsid w:val="00FF4079"/>
    <w:rsid w:val="00FF4216"/>
    <w:rsid w:val="00FF44A6"/>
    <w:rsid w:val="00FF46CC"/>
    <w:rsid w:val="00FF497E"/>
    <w:rsid w:val="00FF524F"/>
    <w:rsid w:val="00FF54B7"/>
    <w:rsid w:val="00FF56BB"/>
    <w:rsid w:val="00FF571F"/>
    <w:rsid w:val="00FF59BC"/>
    <w:rsid w:val="00FF6243"/>
    <w:rsid w:val="00FF6517"/>
    <w:rsid w:val="00FF6523"/>
    <w:rsid w:val="00FF656C"/>
    <w:rsid w:val="00FF68F0"/>
    <w:rsid w:val="00FF6CC3"/>
    <w:rsid w:val="00FF7165"/>
    <w:rsid w:val="00FF73DA"/>
    <w:rsid w:val="00FF77DC"/>
    <w:rsid w:val="00FF785C"/>
    <w:rsid w:val="00FF7900"/>
    <w:rsid w:val="00FF7DC9"/>
    <w:rsid w:val="00FF7E6E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081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3081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93081"/>
    <w:pPr>
      <w:keepNext/>
      <w:numPr>
        <w:ilvl w:val="1"/>
        <w:numId w:val="1"/>
      </w:numPr>
      <w:jc w:val="center"/>
      <w:outlineLvl w:val="1"/>
    </w:pPr>
    <w:rPr>
      <w:b/>
      <w:bCs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081"/>
    <w:pPr>
      <w:keepNext/>
      <w:numPr>
        <w:ilvl w:val="2"/>
        <w:numId w:val="1"/>
      </w:numPr>
      <w:jc w:val="center"/>
      <w:outlineLvl w:val="2"/>
    </w:pPr>
    <w:rPr>
      <w:sz w:val="36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081"/>
    <w:pPr>
      <w:keepNext/>
      <w:numPr>
        <w:ilvl w:val="3"/>
        <w:numId w:val="1"/>
      </w:numPr>
      <w:jc w:val="center"/>
      <w:outlineLvl w:val="3"/>
    </w:pPr>
    <w:rPr>
      <w:b/>
      <w:bCs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93081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93081"/>
    <w:pPr>
      <w:keepNext/>
      <w:numPr>
        <w:ilvl w:val="5"/>
        <w:numId w:val="1"/>
      </w:numPr>
      <w:jc w:val="center"/>
      <w:outlineLvl w:val="5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3081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93081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081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081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93081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93081"/>
    <w:rPr>
      <w:rFonts w:ascii="Times New Roman" w:hAnsi="Times New Roman" w:cs="Times New Roman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rsid w:val="00A93081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081"/>
    <w:rPr>
      <w:rFonts w:ascii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A9308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F5B9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uiPriority w:val="99"/>
    <w:rsid w:val="00F65DBC"/>
    <w:pPr>
      <w:spacing w:line="276" w:lineRule="auto"/>
    </w:pPr>
    <w:rPr>
      <w:rFonts w:ascii="Arial" w:hAnsi="Arial" w:cs="Arial"/>
    </w:rPr>
  </w:style>
  <w:style w:type="paragraph" w:customStyle="1" w:styleId="formattext">
    <w:name w:val="formattext"/>
    <w:basedOn w:val="Normal"/>
    <w:uiPriority w:val="99"/>
    <w:rsid w:val="00E7578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8C2F25"/>
    <w:rPr>
      <w:rFonts w:cs="Times New Roman"/>
      <w:color w:val="800080"/>
      <w:u w:val="single"/>
    </w:rPr>
  </w:style>
  <w:style w:type="paragraph" w:customStyle="1" w:styleId="10">
    <w:name w:val="Основной текст1"/>
    <w:basedOn w:val="Normal"/>
    <w:uiPriority w:val="99"/>
    <w:rsid w:val="00BA37DE"/>
    <w:pPr>
      <w:autoSpaceDN w:val="0"/>
      <w:spacing w:after="140" w:line="288" w:lineRule="auto"/>
      <w:textAlignment w:val="baseline"/>
    </w:pPr>
    <w:rPr>
      <w:color w:val="00000A"/>
      <w:sz w:val="28"/>
      <w:lang w:eastAsia="ru-RU"/>
    </w:rPr>
  </w:style>
  <w:style w:type="paragraph" w:styleId="Header">
    <w:name w:val="header"/>
    <w:basedOn w:val="Normal"/>
    <w:link w:val="HeaderChar"/>
    <w:uiPriority w:val="99"/>
    <w:rsid w:val="00BF790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F790A"/>
    <w:rPr>
      <w:rFonts w:ascii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BF79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F790A"/>
    <w:rPr>
      <w:rFonts w:ascii="Times New Roma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BF79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790A"/>
    <w:rPr>
      <w:rFonts w:ascii="Tahoma" w:hAnsi="Tahoma" w:cs="Tahoma"/>
      <w:sz w:val="16"/>
      <w:szCs w:val="16"/>
      <w:lang w:eastAsia="zh-CN"/>
    </w:rPr>
  </w:style>
  <w:style w:type="paragraph" w:customStyle="1" w:styleId="empty">
    <w:name w:val="empty"/>
    <w:basedOn w:val="Normal"/>
    <w:uiPriority w:val="99"/>
    <w:rsid w:val="0074481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3">
    <w:name w:val="s_3"/>
    <w:basedOn w:val="Normal"/>
    <w:uiPriority w:val="99"/>
    <w:rsid w:val="0074481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">
    <w:name w:val="s_1"/>
    <w:basedOn w:val="Normal"/>
    <w:uiPriority w:val="99"/>
    <w:rsid w:val="0074481A"/>
    <w:pPr>
      <w:suppressAutoHyphens w:val="0"/>
      <w:spacing w:before="100" w:beforeAutospacing="1" w:after="100" w:afterAutospacing="1"/>
    </w:pPr>
    <w:rPr>
      <w:lang w:eastAsia="ru-RU"/>
    </w:rPr>
  </w:style>
  <w:style w:type="character" w:styleId="Emphasis">
    <w:name w:val="Emphasis"/>
    <w:basedOn w:val="DefaultParagraphFont"/>
    <w:uiPriority w:val="99"/>
    <w:qFormat/>
    <w:rsid w:val="00A63FE4"/>
    <w:rPr>
      <w:rFonts w:cs="Times New Roman"/>
      <w:i/>
      <w:iCs/>
    </w:rPr>
  </w:style>
  <w:style w:type="paragraph" w:customStyle="1" w:styleId="s22">
    <w:name w:val="s_22"/>
    <w:basedOn w:val="Normal"/>
    <w:uiPriority w:val="99"/>
    <w:rsid w:val="00BC0A2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Normal"/>
    <w:uiPriority w:val="99"/>
    <w:rsid w:val="005A16F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C0F7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C0F74"/>
    <w:rPr>
      <w:rFonts w:ascii="Times New Roman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rsid w:val="009C0F74"/>
    <w:rPr>
      <w:rFonts w:cs="Times New Roman"/>
      <w:vertAlign w:val="superscript"/>
    </w:rPr>
  </w:style>
  <w:style w:type="character" w:customStyle="1" w:styleId="WW8Num2z0">
    <w:name w:val="WW8Num2z0"/>
    <w:uiPriority w:val="99"/>
    <w:rsid w:val="00A341BE"/>
  </w:style>
  <w:style w:type="paragraph" w:customStyle="1" w:styleId="11">
    <w:name w:val="Без интервала1"/>
    <w:uiPriority w:val="99"/>
    <w:rsid w:val="00A341BE"/>
    <w:pPr>
      <w:suppressAutoHyphens/>
    </w:pPr>
    <w:rPr>
      <w:rFonts w:eastAsia="Times New Roman" w:cs="Calibri"/>
      <w:lang w:eastAsia="zh-CN"/>
    </w:rPr>
  </w:style>
  <w:style w:type="paragraph" w:customStyle="1" w:styleId="110">
    <w:name w:val="Обычный11"/>
    <w:uiPriority w:val="99"/>
    <w:rsid w:val="00F05481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32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6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6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76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2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7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2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2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2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32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3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32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3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2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32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32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32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32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6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2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2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69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71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2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6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2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3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32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326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32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326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326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32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5326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326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326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5326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5326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5326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5326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5326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5326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5326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5326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53266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53267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5326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53267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25326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53267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53267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5326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53267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53267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25326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32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3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docs.cntd.ru/document/900483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ocs.cntd.ru/document/56425909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900483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arant-intranet.tambov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arant-intranet.tambov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281</TotalTime>
  <Pages>7</Pages>
  <Words>2467</Words>
  <Characters>14068</Characters>
  <Application>Microsoft Office Outlook</Application>
  <DocSecurity>0</DocSecurity>
  <Lines>0</Lines>
  <Paragraphs>0</Paragraphs>
  <ScaleCrop>false</ScaleCrop>
  <Company>Администрация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17</cp:revision>
  <cp:lastPrinted>2023-12-26T12:48:00Z</cp:lastPrinted>
  <dcterms:created xsi:type="dcterms:W3CDTF">2023-09-05T05:23:00Z</dcterms:created>
  <dcterms:modified xsi:type="dcterms:W3CDTF">2023-12-28T06:05:00Z</dcterms:modified>
</cp:coreProperties>
</file>